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bookmarkStart w:id="0" w:name="_GoBack"/>
      <w:bookmarkEnd w:id="0"/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1. </w:t>
      </w:r>
      <w:r w:rsidR="00A826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</w:t>
      </w:r>
      <w:r w:rsidR="004D65B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а</w:t>
      </w:r>
      <w:r w:rsidR="00A826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A826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265D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чиро меом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265D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Баллистикаи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 xml:space="preserve"> ин со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аи махсуси техникаи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 xml:space="preserve"> буда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,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 xml:space="preserve"> коркарди восита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о ва метод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ои бозёфт, дар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кун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 xml:space="preserve"> ва тад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оти асли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ои оташфишон, та</w:t>
      </w:r>
      <w:r w:rsidRPr="004829D3">
        <w:rPr>
          <w:rFonts w:ascii="Palatino Linotype" w:hAnsi="Palatino Linotype"/>
          <w:color w:val="000000" w:themeColor="text1"/>
          <w:szCs w:val="28"/>
        </w:rPr>
        <w:t>ҷҳ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изот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ои он ва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ои монданшудаи онро меом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7A69FA" w:rsidRPr="004829D3">
        <w:rPr>
          <w:rFonts w:ascii="Palatino Linotype" w:hAnsi="Palatino Linotype"/>
          <w:color w:val="000000" w:themeColor="text1"/>
          <w:szCs w:val="28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 xml:space="preserve"> ин муайян намудани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>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 xml:space="preserve"> ин 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 xml:space="preserve">ои аз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 xml:space="preserve">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>имондаро меом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>за</w:t>
      </w:r>
      <w:r w:rsidR="00CA1B7D" w:rsidRPr="004829D3">
        <w:rPr>
          <w:rFonts w:ascii="Palatino Linotype" w:hAnsi="Palatino Linotype"/>
          <w:color w:val="000000" w:themeColor="text1"/>
          <w:szCs w:val="28"/>
        </w:rPr>
        <w:t>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33594F" w:rsidRPr="004829D3">
        <w:rPr>
          <w:rFonts w:ascii="Palatino Linotype" w:hAnsi="Palatino Linotype"/>
          <w:color w:val="000000" w:themeColor="text1"/>
          <w:szCs w:val="28"/>
        </w:rPr>
        <w:t xml:space="preserve"> 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30BD1" w:rsidRPr="004829D3">
        <w:rPr>
          <w:rFonts w:ascii="Palatino Linotype" w:hAnsi="Palatino Linotype"/>
          <w:color w:val="000000" w:themeColor="text1"/>
          <w:szCs w:val="28"/>
        </w:rPr>
        <w:t>аракати тир дар дохили мил мебошад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30BD1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30BD1" w:rsidRPr="004829D3">
        <w:rPr>
          <w:rFonts w:ascii="Palatino Linotype" w:hAnsi="Palatino Linotype"/>
          <w:color w:val="000000" w:themeColor="text1"/>
          <w:szCs w:val="28"/>
        </w:rPr>
        <w:t xml:space="preserve"> 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30BD1" w:rsidRPr="004829D3">
        <w:rPr>
          <w:rFonts w:ascii="Palatino Linotype" w:hAnsi="Palatino Linotype"/>
          <w:color w:val="000000" w:themeColor="text1"/>
          <w:szCs w:val="28"/>
        </w:rPr>
        <w:t>аракати тир 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30BD1" w:rsidRPr="004829D3">
        <w:rPr>
          <w:rFonts w:ascii="Palatino Linotype" w:hAnsi="Palatino Linotype"/>
          <w:color w:val="000000" w:themeColor="text1"/>
          <w:szCs w:val="28"/>
        </w:rPr>
        <w:t xml:space="preserve"> ва ба монеа расидани тирро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747A6C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265DB0" w:rsidRPr="004829D3">
        <w:rPr>
          <w:rFonts w:ascii="Palatino Linotype" w:hAnsi="Palatino Linotype"/>
          <w:color w:val="000000" w:themeColor="text1"/>
          <w:szCs w:val="28"/>
        </w:rPr>
        <w:t>аллистика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 xml:space="preserve">) </w:t>
      </w:r>
      <w:r w:rsidR="00265DB0" w:rsidRPr="004829D3">
        <w:rPr>
          <w:rFonts w:ascii="Palatino Linotype" w:hAnsi="Palatino Linotype"/>
          <w:color w:val="000000" w:themeColor="text1"/>
          <w:szCs w:val="28"/>
          <w:lang w:val="tg-Cyrl-TJ"/>
        </w:rPr>
        <w:t>Балл</w:t>
      </w:r>
      <w:r w:rsidR="00346784" w:rsidRPr="004829D3">
        <w:rPr>
          <w:rFonts w:ascii="Palatino Linotype" w:hAnsi="Palatino Linotype"/>
          <w:color w:val="000000" w:themeColor="text1"/>
          <w:szCs w:val="28"/>
          <w:lang w:val="tg-Cyrl-TJ"/>
        </w:rPr>
        <w:t>е</w:t>
      </w:r>
      <w:r w:rsidR="00265DB0" w:rsidRPr="004829D3">
        <w:rPr>
          <w:rFonts w:ascii="Palatino Linotype" w:hAnsi="Palatino Linotype"/>
          <w:color w:val="000000" w:themeColor="text1"/>
          <w:szCs w:val="28"/>
          <w:lang w:val="tg-Cyrl-TJ"/>
        </w:rPr>
        <w:t>стика аз калимаи Греки гирифта шуда</w:t>
      </w:r>
      <w:r w:rsidR="00F46FA1" w:rsidRPr="004829D3">
        <w:rPr>
          <w:rFonts w:ascii="Palatino Linotype" w:hAnsi="Palatino Linotype"/>
          <w:color w:val="000000" w:themeColor="text1"/>
          <w:szCs w:val="28"/>
          <w:lang w:val="tg-Cyrl-TJ"/>
        </w:rPr>
        <w:t xml:space="preserve"> «Балл</w:t>
      </w:r>
      <w:r w:rsidR="00346784" w:rsidRPr="004829D3">
        <w:rPr>
          <w:rFonts w:ascii="Palatino Linotype" w:hAnsi="Palatino Linotype"/>
          <w:color w:val="000000" w:themeColor="text1"/>
          <w:szCs w:val="28"/>
          <w:lang w:val="tg-Cyrl-TJ"/>
        </w:rPr>
        <w:t>о – мепартоям ва нишон мегирам»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 xml:space="preserve">) </w:t>
      </w:r>
      <w:r w:rsidR="0036384F" w:rsidRPr="004829D3">
        <w:rPr>
          <w:rFonts w:ascii="Palatino Linotype" w:hAnsi="Palatino Linotype"/>
          <w:color w:val="000000" w:themeColor="text1"/>
          <w:szCs w:val="28"/>
          <w:lang w:val="tg-Cyrl-TJ"/>
        </w:rPr>
        <w:t>Баллистика аз калимаи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36384F" w:rsidRPr="004829D3">
        <w:rPr>
          <w:rFonts w:ascii="Palatino Linotype" w:hAnsi="Palatino Linotype"/>
          <w:color w:val="000000" w:themeColor="text1"/>
          <w:szCs w:val="28"/>
          <w:lang w:val="tg-Cyrl-TJ"/>
        </w:rPr>
        <w:t>Юнои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 xml:space="preserve"> </w:t>
      </w:r>
      <w:r w:rsidR="0036384F" w:rsidRPr="004829D3">
        <w:rPr>
          <w:rFonts w:ascii="Palatino Linotype" w:hAnsi="Palatino Linotype"/>
          <w:color w:val="000000" w:themeColor="text1"/>
          <w:szCs w:val="28"/>
          <w:lang w:val="tg-Cyrl-TJ"/>
        </w:rPr>
        <w:t>гирифта шуда «Балло – омузиши пай</w:t>
      </w:r>
      <w:r w:rsidRPr="004829D3">
        <w:rPr>
          <w:rFonts w:ascii="Palatino Linotype" w:hAnsi="Palatino Linotype"/>
          <w:color w:val="000000" w:themeColor="text1"/>
          <w:szCs w:val="28"/>
          <w:lang w:val="tg-Cyrl-TJ"/>
        </w:rPr>
        <w:t>ҳ</w:t>
      </w:r>
      <w:r w:rsidR="0036384F" w:rsidRPr="004829D3">
        <w:rPr>
          <w:rFonts w:ascii="Palatino Linotype" w:hAnsi="Palatino Linotype"/>
          <w:color w:val="000000" w:themeColor="text1"/>
          <w:szCs w:val="28"/>
          <w:lang w:val="tg-Cyrl-TJ"/>
        </w:rPr>
        <w:t>о»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 xml:space="preserve">) </w:t>
      </w:r>
      <w:r w:rsidR="006333A2" w:rsidRPr="004829D3">
        <w:rPr>
          <w:rFonts w:ascii="Palatino Linotype" w:hAnsi="Palatino Linotype"/>
          <w:color w:val="000000" w:themeColor="text1"/>
          <w:szCs w:val="28"/>
          <w:lang w:val="tg-Cyrl-TJ"/>
        </w:rPr>
        <w:t>Баллистика аз калимаи Греки гирифта шуда «Балло – аз яро</w:t>
      </w:r>
      <w:r w:rsidRPr="004829D3">
        <w:rPr>
          <w:rFonts w:ascii="Palatino Linotype" w:hAnsi="Palatino Linotype"/>
          <w:color w:val="000000" w:themeColor="text1"/>
          <w:szCs w:val="28"/>
          <w:lang w:val="tg-Cyrl-TJ"/>
        </w:rPr>
        <w:t>қ</w:t>
      </w:r>
      <w:r w:rsidR="006333A2" w:rsidRPr="004829D3">
        <w:rPr>
          <w:rFonts w:ascii="Palatino Linotype" w:hAnsi="Palatino Linotype"/>
          <w:color w:val="000000" w:themeColor="text1"/>
          <w:szCs w:val="28"/>
          <w:lang w:val="tg-Cyrl-TJ"/>
        </w:rPr>
        <w:t xml:space="preserve"> нишон мегирам»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 xml:space="preserve">) </w:t>
      </w:r>
      <w:r w:rsidR="006333A2" w:rsidRPr="004829D3">
        <w:rPr>
          <w:rFonts w:ascii="Palatino Linotype" w:hAnsi="Palatino Linotype"/>
          <w:color w:val="000000" w:themeColor="text1"/>
          <w:szCs w:val="28"/>
          <w:lang w:val="tg-Cyrl-TJ"/>
        </w:rPr>
        <w:t>Баллистика аз калимаи Юнони гирифта шуда «Балло – тир обо монеъа мепартоям»</w:t>
      </w:r>
      <w:r>
        <w:rPr>
          <w:rFonts w:ascii="Palatino Linotype" w:eastAsia="Times New Roman" w:hAnsi="Palatino Linotype"/>
          <w:color w:val="000000" w:themeColor="text1"/>
          <w:szCs w:val="28"/>
          <w:lang w:val="tg-Cyrl-TJ"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  <w:lang w:val="tg-Cyrl-TJ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 xml:space="preserve">) </w:t>
      </w:r>
      <w:r w:rsidR="006333A2" w:rsidRPr="004829D3">
        <w:rPr>
          <w:rFonts w:ascii="Palatino Linotype" w:hAnsi="Palatino Linotype"/>
          <w:color w:val="000000" w:themeColor="text1"/>
          <w:szCs w:val="28"/>
          <w:lang w:val="tg-Cyrl-TJ"/>
        </w:rPr>
        <w:t xml:space="preserve">Баллистика аз калимаи Греки гирифта шуда «Балло – </w:t>
      </w:r>
      <w:r w:rsidR="00372756" w:rsidRPr="004829D3">
        <w:rPr>
          <w:rFonts w:ascii="Palatino Linotype" w:hAnsi="Palatino Linotype"/>
          <w:color w:val="000000" w:themeColor="text1"/>
          <w:szCs w:val="28"/>
          <w:lang w:val="tg-Cyrl-TJ"/>
        </w:rPr>
        <w:t>омузиши тир</w:t>
      </w:r>
      <w:r w:rsidRPr="004829D3">
        <w:rPr>
          <w:rFonts w:ascii="Palatino Linotype" w:hAnsi="Palatino Linotype"/>
          <w:color w:val="000000" w:themeColor="text1"/>
          <w:szCs w:val="28"/>
          <w:lang w:val="tg-Cyrl-TJ"/>
        </w:rPr>
        <w:t>ҳ</w:t>
      </w:r>
      <w:r w:rsidR="00372756" w:rsidRPr="004829D3">
        <w:rPr>
          <w:rFonts w:ascii="Palatino Linotype" w:hAnsi="Palatino Linotype"/>
          <w:color w:val="000000" w:themeColor="text1"/>
          <w:szCs w:val="28"/>
          <w:lang w:val="tg-Cyrl-TJ"/>
        </w:rPr>
        <w:t>о</w:t>
      </w:r>
      <w:r w:rsidR="006333A2" w:rsidRPr="004829D3">
        <w:rPr>
          <w:rFonts w:ascii="Palatino Linotype" w:hAnsi="Palatino Linotype"/>
          <w:color w:val="000000" w:themeColor="text1"/>
          <w:szCs w:val="28"/>
          <w:lang w:val="tg-Cyrl-TJ"/>
        </w:rPr>
        <w:t>»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3. </w:t>
      </w:r>
      <w:r w:rsidR="0020239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 ба кадом бахш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0239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0239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E14E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E14E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</w:t>
      </w:r>
      <w:r w:rsidR="00E14E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E14E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оташфишон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E14E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корфармудани он,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восита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таркиш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он,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269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5F5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45F5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45F5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945F5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оташфишон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45F5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 ва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945F5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восита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таркиш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6540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D3776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7D3776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D3776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4. </w:t>
      </w:r>
      <w:r w:rsidR="00A460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 ба чанд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бахш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се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ду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чор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як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 ба пан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A25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5.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C737FE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ои ти</w:t>
      </w:r>
      <w:r w:rsidR="00C737FE" w:rsidRPr="004829D3">
        <w:rPr>
          <w:rFonts w:ascii="Palatino Linotype" w:hAnsi="Palatino Linotype"/>
          <w:color w:val="000000" w:themeColor="text1"/>
          <w:szCs w:val="28"/>
        </w:rPr>
        <w:t>рпарониро номбар кунед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737FE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737FE" w:rsidRPr="004829D3">
        <w:rPr>
          <w:rFonts w:ascii="Palatino Linotype" w:hAnsi="Palatino Linotype"/>
          <w:color w:val="000000" w:themeColor="text1"/>
          <w:szCs w:val="28"/>
        </w:rPr>
        <w:t>ои асос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737FE" w:rsidRPr="004829D3">
        <w:rPr>
          <w:rFonts w:ascii="Palatino Linotype" w:hAnsi="Palatino Linotype"/>
          <w:color w:val="000000" w:themeColor="text1"/>
          <w:szCs w:val="28"/>
        </w:rPr>
        <w:t xml:space="preserve"> ва иловаг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>ои тан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 xml:space="preserve">о ва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>амро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>шаванда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259C" w:rsidRPr="004829D3">
        <w:rPr>
          <w:rFonts w:ascii="Palatino Linotype" w:hAnsi="Palatino Linotype"/>
          <w:color w:val="000000" w:themeColor="text1"/>
          <w:szCs w:val="28"/>
        </w:rPr>
        <w:t>ои аввала ва охирин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E520F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E520F" w:rsidRPr="004829D3">
        <w:rPr>
          <w:rFonts w:ascii="Palatino Linotype" w:hAnsi="Palatino Linotype"/>
          <w:color w:val="000000" w:themeColor="text1"/>
          <w:szCs w:val="28"/>
        </w:rPr>
        <w:t>ои калон ва хурд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E520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E520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айён ва ноайён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6.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3062F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3062F" w:rsidRPr="004829D3">
        <w:rPr>
          <w:rFonts w:ascii="Palatino Linotype" w:hAnsi="Palatino Linotype"/>
          <w:color w:val="000000" w:themeColor="text1"/>
          <w:szCs w:val="28"/>
        </w:rPr>
        <w:t>ои асоси кадом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3062F" w:rsidRPr="004829D3">
        <w:rPr>
          <w:rFonts w:ascii="Palatino Linotype" w:hAnsi="Palatino Linotype"/>
          <w:color w:val="000000" w:themeColor="text1"/>
          <w:szCs w:val="28"/>
        </w:rPr>
        <w:t>оянд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3062F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3062F" w:rsidRPr="004829D3">
        <w:rPr>
          <w:rFonts w:ascii="Palatino Linotype" w:hAnsi="Palatino Linotype"/>
          <w:color w:val="000000" w:themeColor="text1"/>
          <w:szCs w:val="28"/>
        </w:rPr>
        <w:t>ои асосии тирпарони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>-ин таъсири тир ба монеа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>ои асосии тирпарони-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>аракати тир дар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 xml:space="preserve">ои асосии тирпарони-ин </w:t>
      </w:r>
      <w:r w:rsidR="00BF47DE" w:rsidRPr="004829D3">
        <w:rPr>
          <w:rFonts w:ascii="Palatino Linotype" w:hAnsi="Palatino Linotype"/>
          <w:color w:val="000000" w:themeColor="text1"/>
          <w:szCs w:val="28"/>
        </w:rPr>
        <w:t>гузоштани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F47DE" w:rsidRPr="004829D3">
        <w:rPr>
          <w:rFonts w:ascii="Palatino Linotype" w:hAnsi="Palatino Linotype"/>
          <w:color w:val="000000" w:themeColor="text1"/>
          <w:szCs w:val="28"/>
        </w:rPr>
        <w:t xml:space="preserve">о дар </w:t>
      </w:r>
      <w:r w:rsidR="00D80F31" w:rsidRPr="004829D3">
        <w:rPr>
          <w:rFonts w:ascii="Palatino Linotype" w:hAnsi="Palatino Linotype"/>
          <w:color w:val="000000" w:themeColor="text1"/>
          <w:szCs w:val="28"/>
        </w:rPr>
        <w:t>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F47DE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ои асосии тирпарони-</w:t>
      </w:r>
      <w:r w:rsidR="00BF47DE" w:rsidRPr="004829D3">
        <w:rPr>
          <w:rFonts w:ascii="Palatino Linotype" w:hAnsi="Palatino Linotype"/>
          <w:color w:val="000000" w:themeColor="text1"/>
          <w:szCs w:val="28"/>
        </w:rPr>
        <w:t xml:space="preserve">ин таъсири </w:t>
      </w:r>
      <w:r w:rsidR="006E2999" w:rsidRPr="004829D3">
        <w:rPr>
          <w:rFonts w:ascii="Palatino Linotype" w:hAnsi="Palatino Linotype"/>
          <w:color w:val="000000" w:themeColor="text1"/>
          <w:szCs w:val="28"/>
        </w:rPr>
        <w:t xml:space="preserve">ба тарафи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E2999" w:rsidRPr="004829D3">
        <w:rPr>
          <w:rFonts w:ascii="Palatino Linotype" w:hAnsi="Palatino Linotype"/>
          <w:color w:val="000000" w:themeColor="text1"/>
          <w:szCs w:val="28"/>
        </w:rPr>
        <w:t>афо пошна задани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E2999" w:rsidRPr="004829D3">
        <w:rPr>
          <w:rFonts w:ascii="Palatino Linotype" w:hAnsi="Palatino Linotype"/>
          <w:color w:val="000000" w:themeColor="text1"/>
          <w:szCs w:val="28"/>
        </w:rPr>
        <w:t xml:space="preserve"> ва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6E2999" w:rsidRPr="004829D3">
        <w:rPr>
          <w:rFonts w:ascii="Palatino Linotype" w:hAnsi="Palatino Linotype"/>
          <w:color w:val="000000" w:themeColor="text1"/>
          <w:szCs w:val="28"/>
        </w:rPr>
        <w:t>ба пеш ба с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6E2999" w:rsidRPr="004829D3">
        <w:rPr>
          <w:rFonts w:ascii="Palatino Linotype" w:hAnsi="Palatino Linotype"/>
          <w:color w:val="000000" w:themeColor="text1"/>
          <w:szCs w:val="28"/>
        </w:rPr>
        <w:t>и нишон бозгашти рефлектори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 xml:space="preserve"> 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>ои он меб</w:t>
      </w:r>
      <w:r w:rsidR="00BF47DE" w:rsidRPr="004829D3">
        <w:rPr>
          <w:rFonts w:ascii="Palatino Linotype" w:hAnsi="Palatino Linotype"/>
          <w:color w:val="000000" w:themeColor="text1"/>
          <w:szCs w:val="28"/>
        </w:rPr>
        <w:t>ошад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>ои асосии тирпарони-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ин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 xml:space="preserve"> аз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 xml:space="preserve"> б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о таъсири баланд баромадани тир</w:t>
      </w:r>
      <w:r w:rsidR="00FA4A00" w:rsidRPr="004829D3">
        <w:rPr>
          <w:rFonts w:ascii="Palatino Linotype" w:hAnsi="Palatino Linotype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7.</w:t>
      </w:r>
      <w:r w:rsidR="00EA10D6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Аломат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A10D6" w:rsidRPr="004829D3">
        <w:rPr>
          <w:rFonts w:ascii="Palatino Linotype" w:hAnsi="Palatino Linotype"/>
          <w:color w:val="000000" w:themeColor="text1"/>
          <w:szCs w:val="28"/>
        </w:rPr>
        <w:t xml:space="preserve">ои иловагии </w:t>
      </w:r>
      <w:r w:rsidR="00E03D9A" w:rsidRPr="004829D3">
        <w:rPr>
          <w:rFonts w:ascii="Palatino Linotype" w:hAnsi="Palatino Linotype"/>
          <w:color w:val="000000" w:themeColor="text1"/>
          <w:szCs w:val="28"/>
        </w:rPr>
        <w:t>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 барои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 хизмат мекунанд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Барои </w:t>
      </w:r>
      <w:r w:rsidR="00286AD7" w:rsidRPr="004829D3">
        <w:rPr>
          <w:rFonts w:ascii="Palatino Linotype" w:hAnsi="Palatino Linotype"/>
          <w:color w:val="000000" w:themeColor="text1"/>
          <w:szCs w:val="28"/>
        </w:rPr>
        <w:t>ом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ои асосии тирпарониро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амро</w:t>
      </w:r>
      <w:r w:rsidRPr="004829D3">
        <w:rPr>
          <w:rFonts w:ascii="Palatino Linotype" w:hAnsi="Palatino Linotype"/>
          <w:color w:val="000000" w:themeColor="text1"/>
          <w:szCs w:val="28"/>
        </w:rPr>
        <w:t>ҳӣ</w:t>
      </w:r>
      <w:r w:rsidR="00286AD7" w:rsidRPr="004829D3">
        <w:rPr>
          <w:rFonts w:ascii="Palatino Linotype" w:hAnsi="Palatino Linotype"/>
          <w:color w:val="000000" w:themeColor="text1"/>
          <w:szCs w:val="28"/>
        </w:rPr>
        <w:t xml:space="preserve"> ё илова ка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рда</w:t>
      </w:r>
      <w:r w:rsidR="00286AD7" w:rsidRPr="004829D3">
        <w:rPr>
          <w:rFonts w:ascii="Palatino Linotype" w:hAnsi="Palatino Linotype"/>
          <w:color w:val="000000" w:themeColor="text1"/>
          <w:szCs w:val="28"/>
        </w:rPr>
        <w:t>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Барои </w:t>
      </w:r>
      <w:r w:rsidR="005D48A4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5D48A4" w:rsidRPr="004829D3">
        <w:rPr>
          <w:rFonts w:ascii="Palatino Linotype" w:hAnsi="Palatino Linotype"/>
          <w:color w:val="000000" w:themeColor="text1"/>
          <w:szCs w:val="28"/>
        </w:rPr>
        <w:t xml:space="preserve"> 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978ED" w:rsidRPr="004829D3">
        <w:rPr>
          <w:rFonts w:ascii="Palatino Linotype" w:hAnsi="Palatino Linotype"/>
          <w:color w:val="000000" w:themeColor="text1"/>
          <w:szCs w:val="28"/>
        </w:rPr>
        <w:t xml:space="preserve">ои асосии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978ED" w:rsidRPr="004829D3">
        <w:rPr>
          <w:rFonts w:ascii="Palatino Linotype" w:hAnsi="Palatino Linotype"/>
          <w:color w:val="000000" w:themeColor="text1"/>
          <w:szCs w:val="28"/>
        </w:rPr>
        <w:t>бархур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6978ED" w:rsidRPr="004829D3">
        <w:rPr>
          <w:rFonts w:ascii="Palatino Linotype" w:hAnsi="Palatino Linotype"/>
          <w:color w:val="000000" w:themeColor="text1"/>
          <w:szCs w:val="28"/>
        </w:rPr>
        <w:t>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Барои</w:t>
      </w:r>
      <w:r w:rsidR="00EA3F8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п</w:t>
      </w:r>
      <w:r w:rsidR="007B6C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айдарпай паронидани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 xml:space="preserve">Барои </w:t>
      </w:r>
      <w:r w:rsidR="00043B07" w:rsidRPr="004829D3">
        <w:rPr>
          <w:rFonts w:ascii="Palatino Linotype" w:hAnsi="Palatino Linotype"/>
          <w:color w:val="000000" w:themeColor="text1"/>
          <w:szCs w:val="28"/>
        </w:rPr>
        <w:t>расидани тир ба монеа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Барои а</w:t>
      </w:r>
      <w:r w:rsidR="00A809B8" w:rsidRPr="004829D3">
        <w:rPr>
          <w:rFonts w:ascii="Palatino Linotype" w:hAnsi="Palatino Linotype"/>
          <w:color w:val="000000" w:themeColor="text1"/>
          <w:szCs w:val="28"/>
        </w:rPr>
        <w:t>з дохили мил берун шудани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8.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3A7C35" w:rsidRPr="004829D3">
        <w:rPr>
          <w:rFonts w:ascii="Palatino Linotype" w:hAnsi="Palatino Linotype"/>
          <w:color w:val="000000" w:themeColor="text1"/>
          <w:szCs w:val="28"/>
        </w:rPr>
        <w:t>Ба 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A7C35" w:rsidRPr="004829D3">
        <w:rPr>
          <w:rFonts w:ascii="Palatino Linotype" w:hAnsi="Palatino Linotype"/>
          <w:color w:val="000000" w:themeColor="text1"/>
          <w:szCs w:val="28"/>
        </w:rPr>
        <w:t xml:space="preserve">ои иловагии </w:t>
      </w:r>
      <w:r w:rsidR="00E03D9A" w:rsidRPr="004829D3">
        <w:rPr>
          <w:rFonts w:ascii="Palatino Linotype" w:hAnsi="Palatino Linotype"/>
          <w:color w:val="000000" w:themeColor="text1"/>
          <w:szCs w:val="28"/>
        </w:rPr>
        <w:t>тирпарони чи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03D9A" w:rsidRPr="004829D3">
        <w:rPr>
          <w:rFonts w:ascii="Palatino Linotype" w:hAnsi="Palatino Linotype"/>
          <w:color w:val="000000" w:themeColor="text1"/>
          <w:szCs w:val="28"/>
        </w:rPr>
        <w:t>о дохил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42CC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42CC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42CC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ба пеш ба суи нишон бозгаштани рефлектори намуд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42CC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он, аз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42CC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бо суръати баланд</w:t>
      </w:r>
      <w:r w:rsidR="00530E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партофта шудани газ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E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борут, </w:t>
      </w:r>
      <w:r w:rsidR="00286A6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бархурдани тир бо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86A6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86A6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21AC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21AC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21AC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ба пеш ба суи нишон бозгаштани рефлектори намуд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21AC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он, аз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21AC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бо суръати баланд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335CE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баромадани</w:t>
      </w:r>
      <w:r w:rsidR="00821AC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тир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35CE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335CE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335CE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ба пеш</w:t>
      </w:r>
      <w:r w:rsidR="00553CD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 суи нишон бозгашта ба моне бархурдани</w:t>
      </w:r>
      <w:r w:rsidR="00335CE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53CD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53CD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53CD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30F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730F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30F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9. 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Вазифа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ои асосии экспертизаи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Вазифа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ои асосии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 xml:space="preserve"> экспертизаи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 xml:space="preserve"> гузаронидани тад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>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>от ва кушодани кор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>иноят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 xml:space="preserve"> дорои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 xml:space="preserve"> (яро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ои оташфишон, лавозимот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53D3E" w:rsidRPr="004829D3">
        <w:rPr>
          <w:rFonts w:ascii="Palatino Linotype" w:hAnsi="Palatino Linotype"/>
          <w:color w:val="000000" w:themeColor="text1"/>
          <w:szCs w:val="28"/>
        </w:rPr>
        <w:t>ои чанг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853D3E" w:rsidRPr="004829D3">
        <w:rPr>
          <w:rFonts w:ascii="Palatino Linotype" w:hAnsi="Palatino Linotype"/>
          <w:color w:val="000000" w:themeColor="text1"/>
          <w:szCs w:val="28"/>
        </w:rPr>
        <w:t>,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 xml:space="preserve"> мавод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ои тарканда</w:t>
      </w:r>
      <w:r w:rsidR="00853D3E" w:rsidRPr="004829D3">
        <w:rPr>
          <w:rFonts w:ascii="Palatino Linotype" w:hAnsi="Palatino Linotype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.</w:t>
      </w:r>
      <w:r>
        <w:rPr>
          <w:rFonts w:ascii="Palatino Linotype" w:hAnsi="Palatino Linotype"/>
          <w:color w:val="000000" w:themeColor="text1"/>
          <w:szCs w:val="28"/>
        </w:rPr>
        <w:t xml:space="preserve">) </w:t>
      </w:r>
      <w:r w:rsidR="00613060" w:rsidRPr="004829D3">
        <w:rPr>
          <w:rFonts w:ascii="Palatino Linotype" w:hAnsi="Palatino Linotype"/>
          <w:color w:val="000000" w:themeColor="text1"/>
          <w:szCs w:val="28"/>
        </w:rPr>
        <w:t>дошта</w:t>
      </w:r>
      <w:r w:rsidR="00C45D2E" w:rsidRPr="004829D3">
        <w:rPr>
          <w:rFonts w:ascii="Palatino Linotype" w:hAnsi="Palatino Linotype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53D3E" w:rsidRPr="004829D3">
        <w:rPr>
          <w:rFonts w:ascii="Palatino Linotype" w:hAnsi="Palatino Linotype"/>
          <w:color w:val="000000" w:themeColor="text1"/>
          <w:szCs w:val="28"/>
        </w:rPr>
        <w:t>Вазифа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53D3E" w:rsidRPr="004829D3">
        <w:rPr>
          <w:rFonts w:ascii="Palatino Linotype" w:hAnsi="Palatino Linotype"/>
          <w:color w:val="000000" w:themeColor="text1"/>
          <w:szCs w:val="28"/>
        </w:rPr>
        <w:t>ои асосии экспертизаи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611A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611A" w:rsidRPr="004829D3">
        <w:rPr>
          <w:rFonts w:ascii="Palatino Linotype" w:hAnsi="Palatino Linotype"/>
          <w:color w:val="000000" w:themeColor="text1"/>
          <w:szCs w:val="28"/>
        </w:rPr>
        <w:t xml:space="preserve">ое, ки дар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77611A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611A" w:rsidRPr="004829D3">
        <w:rPr>
          <w:rFonts w:ascii="Palatino Linotype" w:hAnsi="Palatino Linotype"/>
          <w:color w:val="000000" w:themeColor="text1"/>
          <w:szCs w:val="28"/>
        </w:rPr>
        <w:t>одиса бо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7611A" w:rsidRPr="004829D3">
        <w:rPr>
          <w:rFonts w:ascii="Palatino Linotype" w:hAnsi="Palatino Linotype"/>
          <w:color w:val="000000" w:themeColor="text1"/>
          <w:szCs w:val="28"/>
        </w:rPr>
        <w:t>и оташфишон содир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07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Парониданитир аз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2307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ба ташхис пешни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307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одшуда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037C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037C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руи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037C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паронидашуда мебошад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037C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037C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037C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о чанд намуд мешаванд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ду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тан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о як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се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D3880" w:rsidRPr="004829D3">
        <w:rPr>
          <w:rFonts w:ascii="Palatino Linotype" w:hAnsi="Palatino Linotype"/>
          <w:color w:val="000000" w:themeColor="text1"/>
          <w:szCs w:val="28"/>
        </w:rPr>
        <w:t>чор намуд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43AC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B43AC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намуд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43AC4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43AC4" w:rsidRPr="004829D3">
        <w:rPr>
          <w:rFonts w:ascii="Palatino Linotype" w:hAnsi="Palatino Linotype"/>
          <w:color w:val="000000" w:themeColor="text1"/>
          <w:szCs w:val="28"/>
        </w:rPr>
        <w:t>о чи гуна мешаванд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Борутои дудкунанда ва 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056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056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ои газнок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05605" w:rsidRPr="004829D3">
        <w:rPr>
          <w:rFonts w:ascii="Palatino Linotype" w:hAnsi="Palatino Linotype"/>
          <w:color w:val="000000" w:themeColor="text1"/>
          <w:szCs w:val="28"/>
        </w:rPr>
        <w:t>ои бегаз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12113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46784" w:rsidRPr="004829D3">
        <w:rPr>
          <w:rFonts w:ascii="Palatino Linotype" w:hAnsi="Palatino Linotype"/>
          <w:color w:val="000000" w:themeColor="text1"/>
          <w:szCs w:val="28"/>
        </w:rPr>
        <w:t>ои дудк</w:t>
      </w:r>
      <w:r w:rsidR="00512113" w:rsidRPr="004829D3">
        <w:rPr>
          <w:rFonts w:ascii="Palatino Linotype" w:hAnsi="Palatino Linotype"/>
          <w:color w:val="000000" w:themeColor="text1"/>
          <w:szCs w:val="28"/>
        </w:rPr>
        <w:t>нанда дар кадом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12113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467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</w:t>
      </w:r>
      <w:r w:rsidR="005121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121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121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5121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АК-74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8F425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АКСУ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АКСМ истифода бурда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54B1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Борт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дар кадом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461827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940BC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E940BC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DC6BBD" w:rsidRPr="004829D3">
        <w:rPr>
          <w:rFonts w:ascii="Palatino Linotype" w:hAnsi="Palatino Linotype"/>
          <w:color w:val="000000" w:themeColor="text1"/>
          <w:szCs w:val="28"/>
        </w:rPr>
        <w:t>ои худсоз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ои бедуд дар ягон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 xml:space="preserve">о истифода бурда </w:t>
      </w:r>
      <w:r w:rsidR="003017B2" w:rsidRPr="004829D3">
        <w:rPr>
          <w:rFonts w:ascii="Palatino Linotype" w:hAnsi="Palatino Linotype"/>
          <w:color w:val="000000" w:themeColor="text1"/>
          <w:szCs w:val="28"/>
        </w:rPr>
        <w:t>на</w:t>
      </w:r>
      <w:r w:rsidR="00161215" w:rsidRPr="004829D3">
        <w:rPr>
          <w:rFonts w:ascii="Palatino Linotype" w:hAnsi="Palatino Linotype"/>
          <w:color w:val="000000" w:themeColor="text1"/>
          <w:szCs w:val="28"/>
        </w:rPr>
        <w:t>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>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>ое, ки аз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>ангии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>аи Каллашников дар кортус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>о бо</w:t>
      </w:r>
      <w:r w:rsidRPr="004829D3">
        <w:rPr>
          <w:rFonts w:ascii="Palatino Linotype" w:hAnsi="Palatino Linotype"/>
          <w:color w:val="000000" w:themeColor="text1"/>
          <w:szCs w:val="28"/>
        </w:rPr>
        <w:t>қӣ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 xml:space="preserve"> мемонанд кадом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3456D" w:rsidRPr="004829D3">
        <w:rPr>
          <w:rFonts w:ascii="Palatino Linotype" w:hAnsi="Palatino Linotype"/>
          <w:color w:val="000000" w:themeColor="text1"/>
          <w:szCs w:val="28"/>
        </w:rPr>
        <w:t>оянд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E05D8" w:rsidRPr="004829D3">
        <w:rPr>
          <w:rFonts w:ascii="Palatino Linotype" w:hAnsi="Palatino Linotype"/>
          <w:color w:val="000000" w:themeColor="text1"/>
          <w:szCs w:val="28"/>
        </w:rPr>
        <w:t>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E05D8" w:rsidRPr="004829D3">
        <w:rPr>
          <w:rFonts w:ascii="Palatino Linotype" w:hAnsi="Palatino Linotype"/>
          <w:color w:val="000000" w:themeColor="text1"/>
          <w:szCs w:val="28"/>
        </w:rPr>
        <w:t>ои иникоскунанда дар шакли секун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BE05D8" w:rsidRPr="004829D3">
        <w:rPr>
          <w:rFonts w:ascii="Palatino Linotype" w:hAnsi="Palatino Linotype"/>
          <w:color w:val="000000" w:themeColor="text1"/>
          <w:szCs w:val="28"/>
        </w:rPr>
        <w:t>а,</w:t>
      </w:r>
      <w:r w:rsidR="001C05EC" w:rsidRPr="004829D3">
        <w:rPr>
          <w:rFonts w:ascii="Palatino Linotype" w:hAnsi="Palatino Linotype"/>
          <w:color w:val="000000" w:themeColor="text1"/>
          <w:szCs w:val="28"/>
        </w:rPr>
        <w:t xml:space="preserve"> изи зарбазанак дар пато</w:t>
      </w:r>
      <w:r w:rsidRPr="004829D3">
        <w:rPr>
          <w:rFonts w:ascii="Palatino Linotype" w:hAnsi="Palatino Linotype"/>
          <w:color w:val="000000" w:themeColor="text1"/>
          <w:szCs w:val="28"/>
        </w:rPr>
        <w:t>қӣ</w:t>
      </w:r>
      <w:r w:rsidR="001C05EC" w:rsidRPr="004829D3">
        <w:rPr>
          <w:rFonts w:ascii="Palatino Linotype" w:hAnsi="Palatino Linotype"/>
          <w:color w:val="000000" w:themeColor="text1"/>
          <w:szCs w:val="28"/>
        </w:rPr>
        <w:t xml:space="preserve">, изи партоянода дар пахлуи кортус, </w:t>
      </w:r>
      <w:r w:rsidR="00AE3E62" w:rsidRPr="004829D3">
        <w:rPr>
          <w:rFonts w:ascii="Palatino Linotype" w:hAnsi="Palatino Linotype"/>
          <w:color w:val="000000" w:themeColor="text1"/>
          <w:szCs w:val="28"/>
        </w:rPr>
        <w:t>из аз такяго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E3E62" w:rsidRPr="004829D3">
        <w:rPr>
          <w:rFonts w:ascii="Palatino Linotype" w:hAnsi="Palatino Linotype"/>
          <w:color w:val="000000" w:themeColor="text1"/>
          <w:szCs w:val="28"/>
        </w:rPr>
        <w:t>и мил дар чои хамгаштаи кортус, изи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412C88" w:rsidRPr="004829D3">
        <w:rPr>
          <w:rFonts w:ascii="Palatino Linotype" w:hAnsi="Palatino Linotype"/>
          <w:color w:val="000000" w:themeColor="text1"/>
          <w:szCs w:val="28"/>
        </w:rPr>
        <w:t>хамгашта аз тирдон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2C88" w:rsidRPr="004829D3">
        <w:rPr>
          <w:rFonts w:ascii="Palatino Linotype" w:hAnsi="Palatino Linotype"/>
          <w:color w:val="000000" w:themeColor="text1"/>
          <w:szCs w:val="28"/>
        </w:rPr>
        <w:t xml:space="preserve">изи тирдон, изи мил, из аз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412C88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12C88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2C88" w:rsidRPr="004829D3">
        <w:rPr>
          <w:rFonts w:ascii="Palatino Linotype" w:hAnsi="Palatino Linotype"/>
          <w:color w:val="000000" w:themeColor="text1"/>
          <w:szCs w:val="28"/>
        </w:rPr>
        <w:t>из аз такяго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12C88" w:rsidRPr="004829D3">
        <w:rPr>
          <w:rFonts w:ascii="Palatino Linotype" w:hAnsi="Palatino Linotype"/>
          <w:color w:val="000000" w:themeColor="text1"/>
          <w:szCs w:val="28"/>
        </w:rPr>
        <w:t xml:space="preserve"> из аз </w:t>
      </w:r>
      <w:r w:rsidR="00507DB2" w:rsidRPr="004829D3">
        <w:rPr>
          <w:rFonts w:ascii="Palatino Linotype" w:hAnsi="Palatino Linotype"/>
          <w:color w:val="000000" w:themeColor="text1"/>
          <w:szCs w:val="28"/>
        </w:rPr>
        <w:t>каттии 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07DB2" w:rsidRPr="004829D3">
        <w:rPr>
          <w:rFonts w:ascii="Palatino Linotype" w:hAnsi="Palatino Linotype"/>
          <w:color w:val="000000" w:themeColor="text1"/>
          <w:szCs w:val="28"/>
        </w:rPr>
        <w:t>из аз зарбазанак дар маркази 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07DB2" w:rsidRPr="004829D3">
        <w:rPr>
          <w:rFonts w:ascii="Palatino Linotype" w:hAnsi="Palatino Linotype"/>
          <w:color w:val="000000" w:themeColor="text1"/>
          <w:szCs w:val="28"/>
        </w:rPr>
        <w:t xml:space="preserve">и, из аз </w:t>
      </w:r>
      <w:r w:rsidR="009B6D73" w:rsidRPr="004829D3">
        <w:rPr>
          <w:rFonts w:ascii="Palatino Linotype" w:hAnsi="Palatino Linotype"/>
          <w:color w:val="000000" w:themeColor="text1"/>
          <w:szCs w:val="28"/>
        </w:rPr>
        <w:t>куттии мил, из аз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9B6D73" w:rsidRPr="004829D3">
        <w:rPr>
          <w:rFonts w:ascii="Palatino Linotype" w:hAnsi="Palatino Linotype"/>
          <w:color w:val="000000" w:themeColor="text1"/>
          <w:szCs w:val="28"/>
        </w:rPr>
        <w:t>тирдон, из аз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B6D73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B6D73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B6D73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C55B9" w:rsidRPr="004829D3">
        <w:rPr>
          <w:rFonts w:ascii="Palatino Linotype" w:hAnsi="Palatino Linotype"/>
          <w:color w:val="000000" w:themeColor="text1"/>
          <w:szCs w:val="28"/>
        </w:rPr>
        <w:t>Дар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C55B9" w:rsidRPr="004829D3">
        <w:rPr>
          <w:rFonts w:ascii="Palatino Linotype" w:hAnsi="Palatino Linotype"/>
          <w:color w:val="000000" w:themeColor="text1"/>
          <w:szCs w:val="28"/>
        </w:rPr>
        <w:t>хои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9C55B9" w:rsidRPr="004829D3">
        <w:rPr>
          <w:rFonts w:ascii="Palatino Linotype" w:hAnsi="Palatino Linotype"/>
          <w:color w:val="000000" w:themeColor="text1"/>
          <w:szCs w:val="28"/>
        </w:rPr>
        <w:t>аи Калашников кадом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C55B9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>утраш 5,45мм ва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>утраш 7,62мм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77C8A" w:rsidRPr="004829D3">
        <w:rPr>
          <w:rFonts w:ascii="Palatino Linotype" w:hAnsi="Palatino Linotype"/>
          <w:color w:val="000000" w:themeColor="text1"/>
          <w:szCs w:val="28"/>
        </w:rPr>
        <w:t xml:space="preserve">утраш 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>9мм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>утраш 16мм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>утраш 165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мм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 xml:space="preserve"> ва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8081B" w:rsidRPr="004829D3">
        <w:rPr>
          <w:rFonts w:ascii="Palatino Linotype" w:hAnsi="Palatino Linotype"/>
          <w:color w:val="000000" w:themeColor="text1"/>
          <w:szCs w:val="28"/>
        </w:rPr>
        <w:t>ои кутраш 14</w:t>
      </w:r>
      <w:r w:rsidR="004D65B8" w:rsidRPr="004829D3">
        <w:rPr>
          <w:rFonts w:ascii="Palatino Linotype" w:hAnsi="Palatino Linotype"/>
          <w:color w:val="000000" w:themeColor="text1"/>
          <w:szCs w:val="28"/>
        </w:rPr>
        <w:t>мм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6D71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486D71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6D71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>Герасимов В.Н. масъала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>оеро, ки дар асоси дониш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>ои криминалистикаи баллистик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мавриди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21BA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21B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21B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арор гирифтанашон 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 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чанд 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>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9153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удо 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кардааст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732E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 се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732E2" w:rsidRPr="004829D3">
        <w:rPr>
          <w:rFonts w:ascii="Palatino Linotype" w:hAnsi="Palatino Linotype"/>
          <w:color w:val="000000" w:themeColor="text1"/>
          <w:szCs w:val="28"/>
        </w:rPr>
        <w:t>ба ду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732E2" w:rsidRPr="004829D3">
        <w:rPr>
          <w:rFonts w:ascii="Palatino Linotype" w:hAnsi="Palatino Linotype"/>
          <w:color w:val="000000" w:themeColor="text1"/>
          <w:szCs w:val="28"/>
        </w:rPr>
        <w:t>ба чор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732E2" w:rsidRPr="004829D3">
        <w:rPr>
          <w:rFonts w:ascii="Palatino Linotype" w:hAnsi="Palatino Linotype"/>
          <w:color w:val="000000" w:themeColor="text1"/>
          <w:szCs w:val="28"/>
        </w:rPr>
        <w:t>ба пан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A732E2" w:rsidRPr="004829D3">
        <w:rPr>
          <w:rFonts w:ascii="Palatino Linotype" w:hAnsi="Palatino Linotype"/>
          <w:color w:val="000000" w:themeColor="text1"/>
          <w:szCs w:val="28"/>
        </w:rPr>
        <w:t xml:space="preserve">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370D67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70D67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Масъала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оеро Герасимов В.Н., ки дар асоси дониш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ои криминалистикаи баллистик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мавриди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гирифтанан</w:t>
      </w:r>
      <w:r w:rsidR="000821F3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0821F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>ба</w:t>
      </w:r>
      <w:r w:rsidR="000821F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кадом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ӯҳҳ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D04F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удо </w:t>
      </w:r>
      <w:r w:rsidR="000821F3" w:rsidRPr="004829D3">
        <w:rPr>
          <w:rFonts w:ascii="Palatino Linotype" w:hAnsi="Palatino Linotype" w:cs="Times New Roman Tajik 1.0"/>
          <w:color w:val="000000" w:themeColor="text1"/>
          <w:szCs w:val="28"/>
        </w:rPr>
        <w:t>кардааст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ки дар парвандаи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сифати далели шайъ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70D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эътироф карда шудаанд, 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идентификатсияи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 иззи тир,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аррар карда шудани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олат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ои истифода гардидани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E4511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 w:rsidR="007B327E" w:rsidRPr="004829D3">
        <w:rPr>
          <w:rFonts w:ascii="Palatino Linotype" w:hAnsi="Palatino Linotype" w:cs="Times New Roman Tajik 1.0"/>
          <w:color w:val="000000" w:themeColor="text1"/>
          <w:szCs w:val="28"/>
        </w:rPr>
        <w:t>,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B327E" w:rsidRPr="004829D3">
        <w:rPr>
          <w:rFonts w:ascii="Palatino Linotype" w:hAnsi="Palatino Linotype" w:cs="Times New Roman Tajik 1.0"/>
          <w:color w:val="000000" w:themeColor="text1"/>
          <w:szCs w:val="28"/>
        </w:rPr>
        <w:t>ои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B327E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руи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ои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йи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дар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039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мондашуда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>о мондашуда ва айнияти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BA42AA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1207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руи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0713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20713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120713" w:rsidRPr="004829D3">
        <w:rPr>
          <w:rFonts w:ascii="Palatino Linotype" w:hAnsi="Palatino Linotype" w:cs="Times New Roman Tajik 1.0"/>
          <w:color w:val="000000" w:themeColor="text1"/>
          <w:szCs w:val="28"/>
        </w:rPr>
        <w:t>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0713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тир</w:t>
      </w:r>
      <w:r w:rsidR="00C05CC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муайян намудани намуди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C05CC2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0098B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33C4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 далел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>ои шайъии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ида,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одиса, муайян карда шудани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ойгиршавии шахсе, ки ба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>абрдида оташ кушодааст,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C2028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33C4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хо ва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одиса гирифташуда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033C4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84A4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о далел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ои шайъии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ида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84A4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84A41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502A26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0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аз чои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02A26" w:rsidRPr="004829D3">
        <w:rPr>
          <w:rFonts w:ascii="Palatino Linotype" w:hAnsi="Palatino Linotype" w:cs="Times New Roman Tajik 1.0"/>
          <w:color w:val="000000" w:themeColor="text1"/>
          <w:szCs w:val="28"/>
        </w:rPr>
        <w:t>одиса гирифташуда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02A26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60485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960485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960485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60485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E0098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09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хои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0098B" w:rsidRPr="004829D3">
        <w:rPr>
          <w:rFonts w:ascii="Palatino Linotype" w:hAnsi="Palatino Linotype" w:cs="Times New Roman Tajik 1.0"/>
          <w:color w:val="000000" w:themeColor="text1"/>
          <w:szCs w:val="28"/>
        </w:rPr>
        <w:t>анги</w:t>
      </w:r>
      <w:r w:rsidR="000975C5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975C5" w:rsidRPr="004829D3">
        <w:rPr>
          <w:rFonts w:ascii="Palatino Linotype" w:hAnsi="Palatino Linotype" w:cs="Times New Roman Tajik 1.0"/>
          <w:color w:val="000000" w:themeColor="text1"/>
          <w:szCs w:val="28"/>
        </w:rPr>
        <w:t>хои шикори, ва дигар лавозимот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975C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975C5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60485" w:rsidRPr="004829D3">
        <w:rPr>
          <w:rFonts w:ascii="Palatino Linotype" w:hAnsi="Palatino Linotype"/>
          <w:color w:val="000000" w:themeColor="text1"/>
          <w:szCs w:val="28"/>
        </w:rPr>
        <w:t xml:space="preserve"> ташкил меди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60485" w:rsidRPr="004829D3">
        <w:rPr>
          <w:rFonts w:ascii="Palatino Linotype" w:hAnsi="Palatino Linotype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E675E" w:rsidRPr="004829D3">
        <w:rPr>
          <w:rFonts w:ascii="Palatino Linotype" w:hAnsi="Palatino Linotype"/>
          <w:color w:val="000000" w:themeColor="text1"/>
          <w:szCs w:val="28"/>
        </w:rPr>
        <w:t xml:space="preserve">Балистика ба чанд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E675E" w:rsidRPr="004829D3">
        <w:rPr>
          <w:rFonts w:ascii="Palatino Linotype" w:hAnsi="Palatino Linotype"/>
          <w:color w:val="000000" w:themeColor="text1"/>
          <w:szCs w:val="28"/>
        </w:rPr>
        <w:t>исм чудо карда 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67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Баллистика ба ду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E67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исм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E675E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Баллистика ба се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исм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Баллистика ба чор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исм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Баллистика ба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исм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ои гуногун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853D2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5853D2" w:rsidRPr="004829D3">
        <w:rPr>
          <w:rFonts w:ascii="Palatino Linotype" w:hAnsi="Palatino Linotype" w:cs="Times New Roman Tajik 1.0"/>
          <w:color w:val="000000" w:themeColor="text1"/>
          <w:szCs w:val="28"/>
        </w:rPr>
        <w:t>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853D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ба як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853D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исм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853D2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1325C" w:rsidRPr="004829D3">
        <w:rPr>
          <w:rFonts w:ascii="Palatino Linotype" w:hAnsi="Palatino Linotype"/>
          <w:color w:val="000000" w:themeColor="text1"/>
          <w:szCs w:val="28"/>
        </w:rPr>
        <w:t xml:space="preserve">Балистика ба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1325C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568F8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568F8" w:rsidRPr="004829D3">
        <w:rPr>
          <w:rFonts w:ascii="Palatino Linotype" w:hAnsi="Palatino Linotype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325C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аллистика </w:t>
      </w:r>
      <w:r w:rsidR="006568F8" w:rsidRPr="004829D3">
        <w:rPr>
          <w:rFonts w:ascii="Palatino Linotype" w:hAnsi="Palatino Linotype" w:cs="Times New Roman Tajik 1.0"/>
          <w:color w:val="000000" w:themeColor="text1"/>
          <w:szCs w:val="28"/>
        </w:rPr>
        <w:t>к</w:t>
      </w:r>
      <w:r w:rsidR="00B63AE0" w:rsidRPr="004829D3">
        <w:rPr>
          <w:rFonts w:ascii="Palatino Linotype" w:hAnsi="Palatino Linotype" w:cs="Times New Roman Tajik 1.0"/>
          <w:color w:val="000000" w:themeColor="text1"/>
          <w:szCs w:val="28"/>
        </w:rPr>
        <w:t>риминалистии</w:t>
      </w:r>
      <w:r w:rsidR="006568F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>дарун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C2F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баллистикаи криминалистии берун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63AE0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B63AE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аллистика криминалистии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63AE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аракати тир ва баллистикаи криминалистии </w:t>
      </w:r>
      <w:r w:rsidR="001515BA" w:rsidRPr="004829D3">
        <w:rPr>
          <w:rFonts w:ascii="Palatino Linotype" w:hAnsi="Palatino Linotype" w:cs="Times New Roman Tajik 1.0"/>
          <w:color w:val="000000" w:themeColor="text1"/>
          <w:szCs w:val="28"/>
        </w:rPr>
        <w:t>ба монеа расидани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515BA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1515B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аллистика криминалистии сурати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515B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аракати тир ва баллистикаи криминалистии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515BA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515BA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1515BA" w:rsidRPr="004829D3">
        <w:rPr>
          <w:rFonts w:ascii="Palatino Linotype" w:hAnsi="Palatino Linotype" w:cs="Times New Roman Tajik 1.0"/>
          <w:color w:val="000000" w:themeColor="text1"/>
          <w:szCs w:val="28"/>
        </w:rPr>
        <w:t>аллистика криминалистии дарун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1515BA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баллистикаи криминалистии берун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баллистикаи криминалистии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443A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>аллистика криминалистии дарун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>, баллистикаи криминалистии берун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баллистикаи криминалистии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B443A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</w:t>
      </w:r>
      <w:r w:rsidR="00DF396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баллистикаи криминалистии сур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>ъ</w:t>
      </w:r>
      <w:r w:rsidR="00DF396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F3961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F7223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F7223" w:rsidRPr="004829D3">
        <w:rPr>
          <w:rFonts w:ascii="Palatino Linotype" w:hAnsi="Palatino Linotype"/>
          <w:color w:val="000000" w:themeColor="text1"/>
          <w:szCs w:val="28"/>
        </w:rPr>
        <w:t>и оташфишон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F7223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5F7223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F7223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гуфта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F722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еро меноманд, ки дар он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F7223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дар нати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F7223" w:rsidRPr="004829D3">
        <w:rPr>
          <w:rFonts w:ascii="Palatino Linotype" w:hAnsi="Palatino Linotype" w:cs="Times New Roman Tajik 1.0"/>
          <w:color w:val="000000" w:themeColor="text1"/>
          <w:szCs w:val="28"/>
        </w:rPr>
        <w:t>аи ба амал даромадани борут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қӯ</w:t>
      </w:r>
      <w:r w:rsidR="005F7223" w:rsidRPr="004829D3">
        <w:rPr>
          <w:rFonts w:ascii="Palatino Linotype" w:hAnsi="Palatino Linotype" w:cs="Times New Roman Tajik 1.0"/>
          <w:color w:val="000000" w:themeColor="text1"/>
          <w:szCs w:val="28"/>
        </w:rPr>
        <w:t>ъ мепайвандад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C256D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гуфта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>еро меноманд, ки дар он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>анги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C256D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гуфта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C256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еро меноманд, ки дар он </w:t>
      </w:r>
      <w:r w:rsidR="00A37DDF" w:rsidRPr="004829D3">
        <w:rPr>
          <w:rFonts w:ascii="Palatino Linotype" w:hAnsi="Palatino Linotype" w:cs="Times New Roman Tajik 1.0"/>
          <w:color w:val="000000" w:themeColor="text1"/>
          <w:szCs w:val="28"/>
        </w:rPr>
        <w:t>аз он тир паронида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37DDF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A37DDF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37DD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E85708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E85708" w:rsidRPr="004829D3">
        <w:rPr>
          <w:rFonts w:ascii="Palatino Linotype" w:hAnsi="Palatino Linotype" w:cs="Times New Roman Tajik 1.0"/>
          <w:color w:val="000000" w:themeColor="text1"/>
          <w:szCs w:val="28"/>
        </w:rPr>
        <w:t>ои там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85708" w:rsidRPr="004829D3">
        <w:rPr>
          <w:rFonts w:ascii="Palatino Linotype" w:hAnsi="Palatino Linotype" w:cs="Times New Roman Tajik 1.0"/>
          <w:color w:val="000000" w:themeColor="text1"/>
          <w:szCs w:val="28"/>
        </w:rPr>
        <w:t>аи Каллашниковро меноманд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85708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E85708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85708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гуфта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C5090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50902" w:rsidRPr="004829D3">
        <w:rPr>
          <w:rFonts w:ascii="Palatino Linotype" w:hAnsi="Palatino Linotype" w:cs="Times New Roman Tajik 1.0"/>
          <w:color w:val="000000" w:themeColor="text1"/>
          <w:szCs w:val="28"/>
        </w:rPr>
        <w:t>анги ва шикориро</w:t>
      </w:r>
      <w:r w:rsidR="00E8570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таъиноташон ба 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кадом 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ӯҳҳ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о дохил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таъиноташон ба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,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,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, сигнал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айра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51579" w:rsidRPr="004829D3">
        <w:rPr>
          <w:rFonts w:ascii="Palatino Linotype" w:hAnsi="Palatino Linotype" w:cs="Times New Roman Tajik 1.0"/>
          <w:color w:val="000000" w:themeColor="text1"/>
          <w:szCs w:val="28"/>
        </w:rPr>
        <w:t>сим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таъиноташон ба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,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94185" w:rsidRPr="004829D3">
        <w:rPr>
          <w:rFonts w:ascii="Palatino Linotype" w:hAnsi="Palatino Linotype" w:cs="Times New Roman Tajik 1.0"/>
          <w:color w:val="000000" w:themeColor="text1"/>
          <w:szCs w:val="28"/>
        </w:rPr>
        <w:t>сим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таъиноташон ба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,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,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, худсоз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сим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таъиноташон ба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>худсоз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>ва саноати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B343F" w:rsidRPr="004829D3">
        <w:rPr>
          <w:rFonts w:ascii="Palatino Linotype" w:hAnsi="Palatino Linotype" w:cs="Times New Roman Tajik 1.0"/>
          <w:color w:val="000000" w:themeColor="text1"/>
          <w:szCs w:val="28"/>
        </w:rPr>
        <w:t>сим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>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таъиноташон ба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="00FD58AD" w:rsidRPr="004829D3">
        <w:rPr>
          <w:rFonts w:ascii="Palatino Linotype" w:hAnsi="Palatino Linotype" w:cs="Times New Roman Tajik 1.0"/>
          <w:color w:val="000000" w:themeColor="text1"/>
          <w:szCs w:val="28"/>
        </w:rPr>
        <w:t>худсоз ва саноат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77DF8" w:rsidRPr="004829D3">
        <w:rPr>
          <w:rFonts w:ascii="Palatino Linotype" w:hAnsi="Palatino Linotype" w:cs="Times New Roman Tajik 1.0"/>
          <w:color w:val="000000" w:themeColor="text1"/>
          <w:szCs w:val="28"/>
        </w:rPr>
        <w:t>сим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C12BBC" w:rsidRPr="004829D3">
        <w:rPr>
          <w:rFonts w:ascii="Palatino Linotype" w:hAnsi="Palatino Linotype"/>
          <w:color w:val="000000" w:themeColor="text1"/>
          <w:szCs w:val="28"/>
        </w:rPr>
        <w:t>Тир аз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12BBC" w:rsidRPr="004829D3">
        <w:rPr>
          <w:rFonts w:ascii="Palatino Linotype" w:hAnsi="Palatino Linotype"/>
          <w:color w:val="000000" w:themeColor="text1"/>
          <w:szCs w:val="28"/>
        </w:rPr>
        <w:t xml:space="preserve"> борат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12BBC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ир аз гилза, пистон, борут, снаряд,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>бут (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бути борут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>бути снаряд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C12BBC" w:rsidRPr="004829D3">
        <w:rPr>
          <w:rFonts w:ascii="Palatino Linotype" w:hAnsi="Palatino Linotype" w:cs="Times New Roman Tajik 1.0"/>
          <w:color w:val="000000" w:themeColor="text1"/>
          <w:szCs w:val="28"/>
        </w:rPr>
        <w:t>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12BBC" w:rsidRPr="004829D3">
        <w:rPr>
          <w:rFonts w:ascii="Palatino Linotype" w:hAnsi="Palatino Linotype"/>
          <w:color w:val="000000" w:themeColor="text1"/>
          <w:szCs w:val="28"/>
        </w:rPr>
        <w:t>Тир аз кортус, ва борут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307" w:rsidRPr="004829D3">
        <w:rPr>
          <w:rFonts w:ascii="Palatino Linotype" w:hAnsi="Palatino Linotype"/>
          <w:color w:val="000000" w:themeColor="text1"/>
          <w:szCs w:val="28"/>
        </w:rPr>
        <w:t xml:space="preserve">Тир аз борут, 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рав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ои махсус ва сузишвори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ои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Тир аз мавод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ои тарканда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97BAC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E0098B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пушида ва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кушода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сафед ва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ранга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дудкунанда ва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FE0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6043CF" w:rsidRPr="004829D3">
        <w:rPr>
          <w:rFonts w:ascii="Palatino Linotype" w:hAnsi="Palatino Linotype"/>
          <w:color w:val="000000" w:themeColor="text1"/>
          <w:szCs w:val="28"/>
        </w:rPr>
        <w:t xml:space="preserve"> алангади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43CF" w:rsidRPr="004829D3">
        <w:rPr>
          <w:rFonts w:ascii="Palatino Linotype" w:hAnsi="Palatino Linotype"/>
          <w:color w:val="000000" w:themeColor="text1"/>
          <w:szCs w:val="28"/>
        </w:rPr>
        <w:t>анда ва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43CF" w:rsidRPr="004829D3">
        <w:rPr>
          <w:rFonts w:ascii="Palatino Linotype" w:hAnsi="Palatino Linotype"/>
          <w:color w:val="000000" w:themeColor="text1"/>
          <w:szCs w:val="28"/>
        </w:rPr>
        <w:t>ои 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43CF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43CF" w:rsidRPr="004829D3">
        <w:rPr>
          <w:rFonts w:ascii="Palatino Linotype" w:hAnsi="Palatino Linotype"/>
          <w:color w:val="000000" w:themeColor="text1"/>
          <w:szCs w:val="28"/>
        </w:rPr>
        <w:t>ои кушода ва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43CF" w:rsidRPr="004829D3">
        <w:rPr>
          <w:rFonts w:ascii="Palatino Linotype" w:hAnsi="Palatino Linotype"/>
          <w:color w:val="000000" w:themeColor="text1"/>
          <w:szCs w:val="28"/>
        </w:rPr>
        <w:t>ои дудкунанда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дарозиашон ба</w:t>
      </w:r>
      <w:r w:rsidR="00432DC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чанд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32DC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ду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D2B88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се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дарозиашонтан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 як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чор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дарозиашон ба пан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91353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шаклан чанд хел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шаклан се хел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руи шакл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о як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хел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шаклан ду хел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шаклан гуногун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C165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шаклан чор</w:t>
      </w:r>
      <w:r w:rsidR="000E603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хел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C1655" w:rsidRPr="004829D3">
        <w:rPr>
          <w:rFonts w:ascii="Palatino Linotype" w:hAnsi="Palatino Linotype" w:cs="Times New Roman Tajik 1.0"/>
          <w:color w:val="000000" w:themeColor="text1"/>
          <w:szCs w:val="28"/>
        </w:rPr>
        <w:t>Гилзаи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C165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C165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B2F5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чи гуна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C1655" w:rsidRPr="004829D3">
        <w:rPr>
          <w:rFonts w:ascii="Palatino Linotype" w:hAnsi="Palatino Linotype" w:cs="Times New Roman Tajik 1.0"/>
          <w:color w:val="000000" w:themeColor="text1"/>
          <w:szCs w:val="28"/>
        </w:rPr>
        <w:t>шакл</w:t>
      </w:r>
      <w:r w:rsidR="001B2F5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доранд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B2F54" w:rsidRPr="004829D3">
        <w:rPr>
          <w:rFonts w:ascii="Palatino Linotype" w:hAnsi="Palatino Linotype" w:cs="Times New Roman Tajik 1.0"/>
          <w:color w:val="000000" w:themeColor="text1"/>
          <w:szCs w:val="28"/>
        </w:rPr>
        <w:t>С</w:t>
      </w:r>
      <w:r w:rsidR="006B7DF5" w:rsidRPr="004829D3">
        <w:rPr>
          <w:rFonts w:ascii="Palatino Linotype" w:hAnsi="Palatino Linotype" w:cs="Times New Roman Tajik 1.0"/>
          <w:color w:val="000000" w:themeColor="text1"/>
          <w:szCs w:val="28"/>
        </w:rPr>
        <w:t>илиндиршакл, силиндру бутилкашакл ва силидиру махрутшакл (конус</w:t>
      </w:r>
      <w:r>
        <w:rPr>
          <w:rFonts w:ascii="Palatino Linotype" w:hAnsi="Palatino Linotype" w:cs="Times New Roman Tajik 1.0"/>
          <w:color w:val="000000" w:themeColor="text1"/>
          <w:szCs w:val="28"/>
        </w:rPr>
        <w:t>);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>Дарозруя, но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>амвор, катгашта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E0098B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>линдршакл</w:t>
      </w:r>
      <w:r w:rsidR="00E0098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 xml:space="preserve"> бутилкашакл, но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>амвор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14D3A" w:rsidRPr="004829D3">
        <w:rPr>
          <w:rFonts w:ascii="Palatino Linotype" w:hAnsi="Palatino Linotype"/>
          <w:color w:val="000000" w:themeColor="text1"/>
          <w:szCs w:val="28"/>
        </w:rPr>
        <w:t>Слиндршакл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>, ма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>рутшакл, но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>амвор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E0098B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>линдршакл дарозруя</w:t>
      </w:r>
      <w:r w:rsidR="00E0098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 xml:space="preserve"> но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875B3" w:rsidRPr="004829D3">
        <w:rPr>
          <w:rFonts w:ascii="Palatino Linotype" w:hAnsi="Palatino Linotype"/>
          <w:color w:val="000000" w:themeColor="text1"/>
          <w:szCs w:val="28"/>
        </w:rPr>
        <w:t>амвор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A76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кадом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768A" w:rsidRPr="004829D3">
        <w:rPr>
          <w:rFonts w:ascii="Palatino Linotype" w:hAnsi="Palatino Linotype" w:cs="Times New Roman Tajik 1.0"/>
          <w:color w:val="000000" w:themeColor="text1"/>
          <w:szCs w:val="28"/>
        </w:rPr>
        <w:t>олат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768A" w:rsidRPr="004829D3">
        <w:rPr>
          <w:rFonts w:ascii="Palatino Linotype" w:hAnsi="Palatino Linotype" w:cs="Times New Roman Tajik 1.0"/>
          <w:color w:val="000000" w:themeColor="text1"/>
          <w:szCs w:val="28"/>
        </w:rPr>
        <w:t>о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A76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коршоям парронидани тир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A768A" w:rsidRPr="004829D3">
        <w:rPr>
          <w:rFonts w:ascii="Palatino Linotype" w:hAnsi="Palatino Linotype" w:cs="Times New Roman Tajik 1.0"/>
          <w:color w:val="000000" w:themeColor="text1"/>
          <w:szCs w:val="28"/>
        </w:rPr>
        <w:t>айриимкон мебошад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A768A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тар шудани борут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31E81" w:rsidRPr="004829D3">
        <w:rPr>
          <w:rFonts w:ascii="Palatino Linotype" w:hAnsi="Palatino Linotype"/>
          <w:color w:val="000000" w:themeColor="text1"/>
          <w:szCs w:val="28"/>
        </w:rPr>
        <w:t xml:space="preserve">ангоми набудани яке аз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E31E81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31E81" w:rsidRPr="004829D3">
        <w:rPr>
          <w:rFonts w:ascii="Palatino Linotype" w:hAnsi="Palatino Linotype"/>
          <w:color w:val="000000" w:themeColor="text1"/>
          <w:szCs w:val="28"/>
        </w:rPr>
        <w:t>ои дохилии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31E81" w:rsidRPr="004829D3">
        <w:rPr>
          <w:rFonts w:ascii="Palatino Linotype" w:hAnsi="Palatino Linotype"/>
          <w:color w:val="000000" w:themeColor="text1"/>
          <w:szCs w:val="28"/>
        </w:rPr>
        <w:t>аноми ву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31E81" w:rsidRPr="004829D3">
        <w:rPr>
          <w:rFonts w:ascii="Palatino Linotype" w:hAnsi="Palatino Linotype"/>
          <w:color w:val="000000" w:themeColor="text1"/>
          <w:szCs w:val="28"/>
        </w:rPr>
        <w:t xml:space="preserve">уд надоштани </w:t>
      </w:r>
      <w:r w:rsidR="000C6F62" w:rsidRPr="004829D3">
        <w:rPr>
          <w:rFonts w:ascii="Palatino Linotype" w:hAnsi="Palatino Linotype"/>
          <w:color w:val="000000" w:themeColor="text1"/>
          <w:szCs w:val="28"/>
        </w:rPr>
        <w:t>зарбазанак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C6F62" w:rsidRPr="004829D3">
        <w:rPr>
          <w:rFonts w:ascii="Palatino Linotype" w:hAnsi="Palatino Linotype"/>
          <w:color w:val="000000" w:themeColor="text1"/>
          <w:szCs w:val="28"/>
        </w:rPr>
        <w:t>ангоми пай дар пай паронидани тир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6461" w:rsidRPr="004829D3">
        <w:rPr>
          <w:rFonts w:ascii="Palatino Linotype" w:hAnsi="Palatino Linotype"/>
          <w:color w:val="000000" w:themeColor="text1"/>
          <w:szCs w:val="28"/>
        </w:rPr>
        <w:t xml:space="preserve">ангоми </w:t>
      </w:r>
      <w:r w:rsidR="000D58E5" w:rsidRPr="004829D3">
        <w:rPr>
          <w:rFonts w:ascii="Palatino Linotype" w:hAnsi="Palatino Linotype"/>
          <w:color w:val="000000" w:themeColor="text1"/>
          <w:szCs w:val="28"/>
        </w:rPr>
        <w:t>тар будани дробинка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D58E5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таъиноти худ барои истифода кардан аз тарафи субъект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ои дахлдор, инчунин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и параметр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о ва тавсифот бо кадом хел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>чудо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мешавад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и хизмат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681D9F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Я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142D0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="00394A21" w:rsidRPr="004829D3">
        <w:rPr>
          <w:rFonts w:ascii="Palatino Linotype" w:hAnsi="Palatino Linotype" w:cs="Times New Roman Tajik 1.0"/>
          <w:color w:val="000000" w:themeColor="text1"/>
          <w:szCs w:val="28"/>
        </w:rPr>
        <w:t>худсоз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ои шикории як милла ва думилла,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 xml:space="preserve">хои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анги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ангии, таппонча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о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394A21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D53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Кортуси</w:t>
      </w:r>
      <w:r w:rsidR="006559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59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суфтамил </w:t>
      </w:r>
      <w:r w:rsidR="00CC65B3" w:rsidRPr="004829D3">
        <w:rPr>
          <w:rFonts w:ascii="Palatino Linotype" w:hAnsi="Palatino Linotype" w:cs="Times New Roman Tajik 1.0"/>
          <w:color w:val="000000" w:themeColor="text1"/>
          <w:szCs w:val="28"/>
        </w:rPr>
        <w:t>аз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C65B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сохта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C65B3" w:rsidRPr="004829D3">
        <w:rPr>
          <w:rFonts w:ascii="Palatino Linotype" w:hAnsi="Palatino Linotype" w:cs="Times New Roman Tajik 1.0"/>
          <w:color w:val="000000" w:themeColor="text1"/>
          <w:szCs w:val="28"/>
        </w:rPr>
        <w:t>Кортуси</w:t>
      </w:r>
      <w:r w:rsidR="006559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59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суфтамил бояд 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аз </w:t>
      </w:r>
      <w:r w:rsidR="0065595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55958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пардадор ва забонача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>и аз материали мулоим сохта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>ш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ава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C65B3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CC65B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C65B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суфтамил 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>аз мис ва 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>ан сохта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>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93C6C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93C6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суфтамил аз мис 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сохта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2658C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суфтамил аз 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ан сохта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шудааст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2658C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суфтамил аз картон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ои махсус сохта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2658C" w:rsidRPr="004829D3">
        <w:rPr>
          <w:rFonts w:ascii="Palatino Linotype" w:hAnsi="Palatino Linotype" w:cs="Times New Roman Tajik 1.0"/>
          <w:color w:val="000000" w:themeColor="text1"/>
          <w:szCs w:val="28"/>
        </w:rPr>
        <w:t>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35A7D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35A7D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е мебошад, ки барои истифодаи ша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рвандон ба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сади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, шикор ва маш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улияти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таъин шудааст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35A7D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е мебошад, ки барои истифодаи 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>кормандони макомоти милитсия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сади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35A7D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2146A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>е мебошад,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>ки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>о барои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214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шикор 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намудан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E6667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е мебошад, ки барои истифодаи кормандони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сади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E6667" w:rsidRPr="004829D3">
        <w:rPr>
          <w:rFonts w:ascii="Palatino Linotype" w:hAnsi="Palatino Linotype" w:cs="Times New Roman Tajik 1.0"/>
          <w:color w:val="000000" w:themeColor="text1"/>
          <w:szCs w:val="28"/>
        </w:rPr>
        <w:t>, истифода бурда мешаван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2768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>е мебошад, ки барои истифодаи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>маш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>улияти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2768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таъин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83E73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83E7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="000B3919" w:rsidRPr="004829D3">
        <w:rPr>
          <w:rFonts w:ascii="Palatino Linotype" w:hAnsi="Palatino Linotype" w:cs="Times New Roman Tajik 1.0"/>
          <w:color w:val="000000" w:themeColor="text1"/>
          <w:szCs w:val="28"/>
        </w:rPr>
        <w:t>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B3919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83E7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кадом хел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83E7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83E73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2152A" w:rsidRPr="004829D3">
        <w:rPr>
          <w:rFonts w:ascii="Palatino Linotype" w:hAnsi="Palatino Linotype" w:cs="Times New Roman Tajik 1.0"/>
          <w:color w:val="000000" w:themeColor="text1"/>
          <w:szCs w:val="28"/>
        </w:rPr>
        <w:t>Я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милаш суфтаи дарози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умла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дорои патрони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атрасон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бемили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 патрон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ои захмрасон, газфишон, нурфишону садофишон,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и газии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1511B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2152A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2152A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92152A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95C4A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95C4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95C4A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95C4A" w:rsidRPr="004829D3">
        <w:rPr>
          <w:rFonts w:ascii="Palatino Linotype" w:hAnsi="Palatino Linotype" w:cs="Times New Roman Tajik 1.0"/>
          <w:color w:val="000000" w:themeColor="text1"/>
          <w:szCs w:val="28"/>
        </w:rPr>
        <w:t>,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F95C4A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8000E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8000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8000E" w:rsidRPr="004829D3">
        <w:rPr>
          <w:rFonts w:ascii="Palatino Linotype" w:hAnsi="Palatino Linotype" w:cs="Times New Roman Tajik 1.0"/>
          <w:color w:val="000000" w:themeColor="text1"/>
          <w:szCs w:val="28"/>
        </w:rPr>
        <w:t>анги, шикории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8000E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D7588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D7588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рахнамил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D7588" w:rsidRPr="004829D3">
        <w:rPr>
          <w:rFonts w:ascii="Palatino Linotype" w:hAnsi="Palatino Linotype" w:cs="Times New Roman Tajik 1.0"/>
          <w:color w:val="000000" w:themeColor="text1"/>
          <w:szCs w:val="28"/>
        </w:rPr>
        <w:t>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6D7588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оташфишони суфтамил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90ABD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90ABD" w:rsidRPr="004829D3">
        <w:rPr>
          <w:rFonts w:ascii="Palatino Linotype" w:hAnsi="Palatino Linotype" w:cs="Times New Roman Tajik 1.0"/>
          <w:color w:val="000000" w:themeColor="text1"/>
          <w:szCs w:val="28"/>
        </w:rPr>
        <w:t>и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290AB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кадом хел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90AB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90ABD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Я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и сарди те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дор,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сарди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аводи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анда, 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20712" w:rsidRPr="004829D3">
        <w:rPr>
          <w:rFonts w:ascii="Palatino Linotype" w:hAnsi="Palatino Linotype" w:cs="Times New Roman Tajik 1.0"/>
          <w:color w:val="000000" w:themeColor="text1"/>
          <w:szCs w:val="28"/>
        </w:rPr>
        <w:t>и пневматик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4D43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,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анги, шикории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рахнамил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D437F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оташфишони суфтамил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E7DEA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E7DEA" w:rsidRPr="004829D3">
        <w:rPr>
          <w:rFonts w:ascii="Palatino Linotype" w:hAnsi="Palatino Linotype" w:cs="Times New Roman Tajik 1.0"/>
          <w:color w:val="000000" w:themeColor="text1"/>
          <w:szCs w:val="28"/>
        </w:rPr>
        <w:t>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E7DE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кадом хел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E7DE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E7DEA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76002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милаш рахпеч,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суфтамили оташфишон,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умла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е, ки шакли миллаш гирда нест,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муштарак (суфтамил ва рахпеч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и сарди те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876002" w:rsidRPr="004829D3">
        <w:rPr>
          <w:rFonts w:ascii="Palatino Linotype" w:hAnsi="Palatino Linotype" w:cs="Times New Roman Tajik 1.0"/>
          <w:color w:val="000000" w:themeColor="text1"/>
          <w:szCs w:val="28"/>
        </w:rPr>
        <w:t>дор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A816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,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анги, шикории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рахнамил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оташфишони суфтамил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="0040628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сигналда 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ба кадом хел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8169B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06288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406288" w:rsidRPr="004829D3">
        <w:rPr>
          <w:rFonts w:ascii="Palatino Linotype" w:hAnsi="Palatino Linotype" w:cs="Times New Roman Tajik 1.0"/>
          <w:color w:val="000000" w:themeColor="text1"/>
          <w:szCs w:val="28"/>
        </w:rPr>
        <w:t>игналди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06288" w:rsidRPr="004829D3">
        <w:rPr>
          <w:rFonts w:ascii="Palatino Linotype" w:hAnsi="Palatino Linotype" w:cs="Times New Roman Tajik 1.0"/>
          <w:color w:val="000000" w:themeColor="text1"/>
          <w:szCs w:val="28"/>
        </w:rPr>
        <w:t>ии милдор ва бемил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06288" w:rsidRPr="004829D3">
        <w:rPr>
          <w:rFonts w:ascii="Palatino Linotype" w:hAnsi="Palatino Linotype" w:cs="Times New Roman Tajik 1.0"/>
          <w:color w:val="000000" w:themeColor="text1"/>
          <w:szCs w:val="28"/>
        </w:rPr>
        <w:t>сигналди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0628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ии </w:t>
      </w:r>
      <w:r w:rsidR="00181455" w:rsidRPr="004829D3">
        <w:rPr>
          <w:rFonts w:ascii="Palatino Linotype" w:hAnsi="Palatino Linotype" w:cs="Times New Roman Tajik 1.0"/>
          <w:color w:val="000000" w:themeColor="text1"/>
          <w:szCs w:val="28"/>
        </w:rPr>
        <w:t>баландсадо ва пастсадо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81455" w:rsidRPr="004829D3">
        <w:rPr>
          <w:rFonts w:ascii="Palatino Linotype" w:hAnsi="Palatino Linotype" w:cs="Times New Roman Tajik 1.0"/>
          <w:color w:val="000000" w:themeColor="text1"/>
          <w:szCs w:val="28"/>
        </w:rPr>
        <w:t>Сигналди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81455" w:rsidRPr="004829D3">
        <w:rPr>
          <w:rFonts w:ascii="Palatino Linotype" w:hAnsi="Palatino Linotype" w:cs="Times New Roman Tajik 1.0"/>
          <w:color w:val="000000" w:themeColor="text1"/>
          <w:szCs w:val="28"/>
        </w:rPr>
        <w:t>ии дуднок ва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81455" w:rsidRPr="004829D3">
        <w:rPr>
          <w:rFonts w:ascii="Palatino Linotype" w:hAnsi="Palatino Linotype" w:cs="Times New Roman Tajik 1.0"/>
          <w:color w:val="000000" w:themeColor="text1"/>
          <w:szCs w:val="28"/>
        </w:rPr>
        <w:t>сигналди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8145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81455" w:rsidRPr="004829D3">
        <w:rPr>
          <w:rFonts w:ascii="Palatino Linotype" w:hAnsi="Palatino Linotype" w:cs="Times New Roman Tajik 1.0"/>
          <w:color w:val="000000" w:themeColor="text1"/>
          <w:szCs w:val="28"/>
        </w:rPr>
        <w:t>атшаванда ва дарозмил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321B3" w:rsidRPr="004829D3">
        <w:rPr>
          <w:rFonts w:ascii="Palatino Linotype" w:hAnsi="Palatino Linotype" w:cs="Times New Roman Tajik 1.0"/>
          <w:color w:val="000000" w:themeColor="text1"/>
          <w:szCs w:val="28"/>
        </w:rPr>
        <w:t>сигналди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321B3" w:rsidRPr="004829D3">
        <w:rPr>
          <w:rFonts w:ascii="Palatino Linotype" w:hAnsi="Palatino Linotype" w:cs="Times New Roman Tajik 1.0"/>
          <w:color w:val="000000" w:themeColor="text1"/>
          <w:szCs w:val="28"/>
        </w:rPr>
        <w:t>ии куто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321B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мил ва дарозмил бемил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52D73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52D73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B52D73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дарозии милаш ба намуд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52D7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зерин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52D73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 w:rsidR="00C0656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94A2F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94A2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дарозмилла, 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миёнамилла</w:t>
      </w:r>
      <w:r w:rsidR="00C0656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85390" w:rsidRPr="004829D3">
        <w:rPr>
          <w:rFonts w:ascii="Palatino Linotype" w:hAnsi="Palatino Linotype" w:cs="Times New Roman Tajik 1.0"/>
          <w:color w:val="000000" w:themeColor="text1"/>
          <w:szCs w:val="28"/>
        </w:rPr>
        <w:t>мила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A37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,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анги, шикории газин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рахнамил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5A3730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оташфишони суфтамил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>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>и сохти дарун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оташфишонро ба намуд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зерин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B22C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амвормилла ва ё суфтамилла, рахнамиллаи печдор, </w:t>
      </w:r>
      <w:r w:rsidR="00877B3A" w:rsidRPr="004829D3">
        <w:rPr>
          <w:rFonts w:ascii="Palatino Linotype" w:hAnsi="Palatino Linotype" w:cs="Times New Roman Tajik 1.0"/>
          <w:color w:val="000000" w:themeColor="text1"/>
          <w:szCs w:val="28"/>
        </w:rPr>
        <w:t>омехта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22583" w:rsidRPr="004829D3">
        <w:rPr>
          <w:rFonts w:ascii="Palatino Linotype" w:hAnsi="Palatino Linotype"/>
          <w:color w:val="000000" w:themeColor="text1"/>
          <w:szCs w:val="28"/>
        </w:rPr>
        <w:t>Рахнамил ва суфтамил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22583" w:rsidRPr="004829D3">
        <w:rPr>
          <w:rFonts w:ascii="Palatino Linotype" w:hAnsi="Palatino Linotype"/>
          <w:color w:val="000000" w:themeColor="text1"/>
          <w:szCs w:val="28"/>
        </w:rPr>
        <w:t>уякдор ва суфтамил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6265B" w:rsidRPr="004829D3">
        <w:rPr>
          <w:rFonts w:ascii="Palatino Linotype" w:hAnsi="Palatino Linotype"/>
          <w:color w:val="000000" w:themeColor="text1"/>
          <w:szCs w:val="28"/>
        </w:rPr>
        <w:t xml:space="preserve">Рахнамил, омехта ва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6265B" w:rsidRPr="004829D3">
        <w:rPr>
          <w:rFonts w:ascii="Palatino Linotype" w:hAnsi="Palatino Linotype"/>
          <w:color w:val="000000" w:themeColor="text1"/>
          <w:szCs w:val="28"/>
        </w:rPr>
        <w:t>уякдор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6265B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6265B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6265B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81E9E" w:rsidRPr="004829D3">
        <w:rPr>
          <w:rFonts w:ascii="Palatino Linotype" w:hAnsi="Palatino Linotype" w:cs="Times New Roman Tajik 1.0"/>
          <w:color w:val="000000" w:themeColor="text1"/>
          <w:szCs w:val="28"/>
        </w:rPr>
        <w:t>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681E9E" w:rsidRPr="004829D3">
        <w:rPr>
          <w:rFonts w:ascii="Palatino Linotype" w:hAnsi="Palatino Linotype" w:cs="Times New Roman Tajik 1.0"/>
          <w:color w:val="000000" w:themeColor="text1"/>
          <w:szCs w:val="28"/>
        </w:rPr>
        <w:t>и тарзи сохтан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681E9E" w:rsidRPr="004829D3">
        <w:rPr>
          <w:rFonts w:ascii="Palatino Linotype" w:hAnsi="Palatino Linotype" w:cs="Times New Roman Tajik 1.0"/>
          <w:color w:val="000000" w:themeColor="text1"/>
          <w:szCs w:val="28"/>
        </w:rPr>
        <w:t>о бо</w:t>
      </w:r>
      <w:r w:rsidR="003D301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</w:t>
      </w:r>
      <w:r w:rsidR="00681E9E" w:rsidRPr="004829D3">
        <w:rPr>
          <w:rFonts w:ascii="Palatino Linotype" w:hAnsi="Palatino Linotype" w:cs="Times New Roman Tajik 1.0"/>
          <w:color w:val="000000" w:themeColor="text1"/>
          <w:szCs w:val="28"/>
        </w:rPr>
        <w:t>адом намуд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1E9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681E9E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Яр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оташфишоне, ки дар завод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о ва фабрика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о сохта шуданд,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оташфишоне, ки аз тарафи устои баландихтисоси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ида сохта шудааст,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8333D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худсохт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839D4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7839D4" w:rsidRPr="004829D3">
        <w:rPr>
          <w:rFonts w:ascii="Palatino Linotype" w:hAnsi="Palatino Linotype"/>
          <w:color w:val="000000" w:themeColor="text1"/>
          <w:szCs w:val="28"/>
        </w:rPr>
        <w:t xml:space="preserve">ои оташфишони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7839D4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839D4" w:rsidRPr="004829D3">
        <w:rPr>
          <w:rFonts w:ascii="Palatino Linotype" w:hAnsi="Palatino Linotype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7839D4" w:rsidRPr="004829D3">
        <w:rPr>
          <w:rFonts w:ascii="Palatino Linotype" w:hAnsi="Palatino Linotype"/>
          <w:color w:val="000000" w:themeColor="text1"/>
          <w:szCs w:val="28"/>
        </w:rPr>
        <w:t>ои оташфишони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>и оташфишони суфтамил, ва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>и оташфишони рахнамил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>анги,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D3019" w:rsidRPr="004829D3">
        <w:rPr>
          <w:rFonts w:ascii="Palatino Linotype" w:hAnsi="Palatino Linotype"/>
          <w:color w:val="000000" w:themeColor="text1"/>
          <w:szCs w:val="28"/>
        </w:rPr>
        <w:t>и оташф</w:t>
      </w:r>
      <w:r w:rsidR="009C1456" w:rsidRPr="004829D3">
        <w:rPr>
          <w:rFonts w:ascii="Palatino Linotype" w:hAnsi="Palatino Linotype"/>
          <w:color w:val="000000" w:themeColor="text1"/>
          <w:szCs w:val="28"/>
        </w:rPr>
        <w:t>ишони шикори, яроки варзиши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Бо усул[ои гирифтани пай[ои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062191" w:rsidRPr="004829D3">
        <w:rPr>
          <w:rFonts w:ascii="Palatino Linotype" w:hAnsi="Palatino Linotype" w:cs="Lucida Sans Unicode"/>
          <w:color w:val="000000" w:themeColor="text1"/>
          <w:szCs w:val="28"/>
        </w:rPr>
        <w:t>x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м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39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механизми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кадом намуд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01955" w:rsidRPr="004829D3">
        <w:rPr>
          <w:rFonts w:ascii="Palatino Linotype" w:hAnsi="Palatino Linotype" w:cs="Times New Roman Tajik 1.0"/>
          <w:color w:val="000000" w:themeColor="text1"/>
          <w:szCs w:val="28"/>
        </w:rPr>
        <w:t>удо мекунанд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2037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Я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>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оташфишоне, ки ба таври автомат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тир хол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мекунад,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оташфишоне, ки ба таври нимавтомат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тир хол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F0CD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мекунад, 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оташфишоне, ки ба таври даст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2037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тир хол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F0CD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мекунад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 xml:space="preserve">ои оташфишони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ои оташфишони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26E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и оташфишони суфтамил, ва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и оташфишони рахнамил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анги,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26E0D" w:rsidRPr="004829D3">
        <w:rPr>
          <w:rFonts w:ascii="Palatino Linotype" w:hAnsi="Palatino Linotype"/>
          <w:color w:val="000000" w:themeColor="text1"/>
          <w:szCs w:val="28"/>
        </w:rPr>
        <w:t>и оташфишони шикори, яроки варзиши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A624E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A624E" w:rsidRPr="004829D3">
        <w:rPr>
          <w:rFonts w:ascii="Palatino Linotype" w:hAnsi="Palatino Linotype"/>
          <w:color w:val="000000" w:themeColor="text1"/>
          <w:szCs w:val="28"/>
        </w:rPr>
        <w:t>и оташфишони дарозмил,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A624E" w:rsidRPr="004829D3">
        <w:rPr>
          <w:rFonts w:ascii="Palatino Linotype" w:hAnsi="Palatino Linotype"/>
          <w:color w:val="000000" w:themeColor="text1"/>
          <w:szCs w:val="28"/>
        </w:rPr>
        <w:t>и оташфишони куто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A624E" w:rsidRPr="004829D3">
        <w:rPr>
          <w:rFonts w:ascii="Palatino Linotype" w:hAnsi="Palatino Linotype"/>
          <w:color w:val="000000" w:themeColor="text1"/>
          <w:szCs w:val="28"/>
        </w:rPr>
        <w:t>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52457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чист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52457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>р</w:t>
      </w:r>
      <w:r w:rsidR="00C06566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>аест, ки барои аз масофа бо снаряд зарбаи механик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задан таъин шудааст, ки он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исоби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увваи заряди борут ё заряди дигар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52457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самтнок гирифтааст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51C6A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е мебошад, ки барои истифодаи кормандони макомоти милитсия ба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сади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651C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51C6A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BA1DA5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1DA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е мебошад,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ки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о барои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шикор намудан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51C6A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BA1DA5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1DA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е мебошад, ки барои истифодаи кормандони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ба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сади худму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офизаткун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, истифода бурда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51C6A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Я</w:t>
      </w:r>
      <w:r w:rsidR="00BA1DA5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1DA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е мебошад, ки барои истифодаи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маш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>улияти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51C6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таъин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81454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аз назар гузаронида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8145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3C48BF" w:rsidRPr="004829D3">
        <w:rPr>
          <w:rFonts w:ascii="Palatino Linotype" w:hAnsi="Palatino Linotype" w:cs="Times New Roman Tajik 1.0"/>
          <w:color w:val="000000" w:themeColor="text1"/>
          <w:szCs w:val="28"/>
        </w:rPr>
        <w:t>кадом</w:t>
      </w:r>
      <w:r w:rsidR="0058145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техникаи бехатар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C48BF" w:rsidRPr="004829D3">
        <w:rPr>
          <w:rFonts w:ascii="Palatino Linotype" w:hAnsi="Palatino Linotype" w:cs="Times New Roman Tajik 1.0"/>
          <w:color w:val="000000" w:themeColor="text1"/>
          <w:szCs w:val="28"/>
        </w:rPr>
        <w:t>риоя карда ме</w:t>
      </w:r>
      <w:r w:rsidR="00581454" w:rsidRPr="004829D3">
        <w:rPr>
          <w:rFonts w:ascii="Palatino Linotype" w:hAnsi="Palatino Linotype" w:cs="Times New Roman Tajik 1.0"/>
          <w:color w:val="000000" w:themeColor="text1"/>
          <w:szCs w:val="28"/>
        </w:rPr>
        <w:t>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 w:rsidR="0034678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C06566" w:rsidRPr="004829D3">
        <w:rPr>
          <w:rFonts w:ascii="Palatino Linotype" w:hAnsi="Palatino Linotype" w:cs="Times New Roman Tajik 1.0"/>
          <w:color w:val="000000" w:themeColor="text1"/>
          <w:szCs w:val="28"/>
        </w:rPr>
        <w:t>с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т нарасонидан ба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>улфак, ба тарафи боло нигаронидани милли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>, аз даст 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>алтонидани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430B27" w:rsidRPr="004829D3">
        <w:rPr>
          <w:rFonts w:ascii="Palatino Linotype" w:hAnsi="Palatino Linotype" w:cs="Times New Roman Tajik 1.0"/>
          <w:color w:val="000000" w:themeColor="text1"/>
          <w:szCs w:val="28"/>
        </w:rPr>
        <w:t>айра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0B27" w:rsidRPr="004829D3">
        <w:rPr>
          <w:rFonts w:ascii="Palatino Linotype" w:hAnsi="Palatino Linotype"/>
          <w:color w:val="000000" w:themeColor="text1"/>
          <w:szCs w:val="28"/>
        </w:rPr>
        <w:t>Бе тиркапак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30B27" w:rsidRPr="004829D3">
        <w:rPr>
          <w:rFonts w:ascii="Palatino Linotype" w:hAnsi="Palatino Linotype"/>
          <w:color w:val="000000" w:themeColor="text1"/>
          <w:szCs w:val="28"/>
        </w:rPr>
        <w:t>ои махсус тир напарронидан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87E7C" w:rsidRPr="004829D3">
        <w:rPr>
          <w:rFonts w:ascii="Palatino Linotype" w:hAnsi="Palatino Linotype"/>
          <w:color w:val="000000" w:themeColor="text1"/>
          <w:szCs w:val="28"/>
        </w:rPr>
        <w:t>Ба каси дигар надодани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87E7C" w:rsidRPr="004829D3">
        <w:rPr>
          <w:rFonts w:ascii="Palatino Linotype" w:hAnsi="Palatino Linotype"/>
          <w:color w:val="000000" w:themeColor="text1"/>
          <w:szCs w:val="28"/>
        </w:rPr>
        <w:t>До</w:t>
      </w:r>
      <w:r w:rsidRPr="004829D3">
        <w:rPr>
          <w:rFonts w:ascii="Palatino Linotype" w:hAnsi="Palatino Linotype"/>
          <w:color w:val="000000" w:themeColor="text1"/>
          <w:szCs w:val="28"/>
        </w:rPr>
        <w:t>ғҳ</w:t>
      </w:r>
      <w:r w:rsidR="00187E7C" w:rsidRPr="004829D3">
        <w:rPr>
          <w:rFonts w:ascii="Palatino Linotype" w:hAnsi="Palatino Linotype"/>
          <w:color w:val="000000" w:themeColor="text1"/>
          <w:szCs w:val="28"/>
        </w:rPr>
        <w:t xml:space="preserve">ои да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87E7C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87E7C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87E7C" w:rsidRPr="004829D3">
        <w:rPr>
          <w:rFonts w:ascii="Palatino Linotype" w:hAnsi="Palatino Linotype"/>
          <w:color w:val="000000" w:themeColor="text1"/>
          <w:szCs w:val="28"/>
        </w:rPr>
        <w:t xml:space="preserve"> мондашударо осеб надодан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53C16" w:rsidRPr="004829D3">
        <w:rPr>
          <w:rFonts w:ascii="Palatino Linotype" w:hAnsi="Palatino Linotype"/>
          <w:color w:val="000000" w:themeColor="text1"/>
          <w:szCs w:val="28"/>
        </w:rPr>
        <w:t xml:space="preserve">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53C16" w:rsidRPr="004829D3">
        <w:rPr>
          <w:rFonts w:ascii="Palatino Linotype" w:hAnsi="Palatino Linotype"/>
          <w:color w:val="000000" w:themeColor="text1"/>
          <w:szCs w:val="28"/>
        </w:rPr>
        <w:t>ар тараф тир напаронидан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олати дар бадани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гирифтани тир</w:t>
      </w:r>
      <w:r w:rsidR="0039761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масофаи</w:t>
      </w:r>
      <w:r w:rsidR="0039761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9761E" w:rsidRPr="004829D3">
        <w:rPr>
          <w:rFonts w:ascii="Palatino Linotype" w:hAnsi="Palatino Linotype" w:cs="Times New Roman Tajik 1.0"/>
          <w:color w:val="000000" w:themeColor="text1"/>
          <w:szCs w:val="28"/>
        </w:rPr>
        <w:t>ва муайян намудани навъи тир бо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</w:t>
      </w:r>
      <w:r w:rsidR="0039761E" w:rsidRPr="004829D3">
        <w:rPr>
          <w:rFonts w:ascii="Palatino Linotype" w:hAnsi="Palatino Linotype" w:cs="Times New Roman Tajik 1.0"/>
          <w:color w:val="000000" w:themeColor="text1"/>
          <w:szCs w:val="28"/>
        </w:rPr>
        <w:t>адом тартиб суръат мегирад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олати дар бадани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гирифтани тир, имконияти бо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>ои ретген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муайян намудани масофаи тир ва муайян намудани навъи он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E51F4" w:rsidRPr="004829D3">
        <w:rPr>
          <w:rFonts w:ascii="Palatino Linotype" w:hAnsi="Palatino Linotype" w:cs="Times New Roman Tajik 1.0"/>
          <w:color w:val="000000" w:themeColor="text1"/>
          <w:szCs w:val="28"/>
        </w:rPr>
        <w:t>ой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олати дар бадани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гирифтани тир, имконияти бо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>ои ултробунафш муайян намудани масофаи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муайян намудани навъи он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>ой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олати дар бадани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гирифтани тир, имконияти бо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>ои инфросурхи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муайян намудани масофаи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муайян намудани навъи он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C6165" w:rsidRPr="004829D3">
        <w:rPr>
          <w:rFonts w:ascii="Palatino Linotype" w:hAnsi="Palatino Linotype" w:cs="Times New Roman Tajik 1.0"/>
          <w:color w:val="000000" w:themeColor="text1"/>
          <w:szCs w:val="28"/>
        </w:rPr>
        <w:t>ой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олати дар бадани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гирифтани тир, имконияти бо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="000F7252" w:rsidRPr="004829D3">
        <w:rPr>
          <w:rFonts w:ascii="Palatino Linotype" w:hAnsi="Palatino Linotype" w:cs="Times New Roman Tajik 1.0"/>
          <w:color w:val="000000" w:themeColor="text1"/>
          <w:szCs w:val="28"/>
        </w:rPr>
        <w:t>чаро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0F7252" w:rsidRPr="004829D3">
        <w:rPr>
          <w:rFonts w:ascii="Palatino Linotype" w:hAnsi="Palatino Linotype" w:cs="Times New Roman Tajik 1.0"/>
          <w:color w:val="000000" w:themeColor="text1"/>
          <w:szCs w:val="28"/>
        </w:rPr>
        <w:t>и одд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муайян намудани масофаи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муайян намудани навъи он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70146" w:rsidRPr="004829D3">
        <w:rPr>
          <w:rFonts w:ascii="Palatino Linotype" w:hAnsi="Palatino Linotype" w:cs="Times New Roman Tajik 1.0"/>
          <w:color w:val="000000" w:themeColor="text1"/>
          <w:szCs w:val="28"/>
        </w:rPr>
        <w:t>ой дорад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F725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F725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олати дар бадани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F725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F7252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гирифтани тир масофа ва навъи тир муайян карда намешавад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Ошкор шудани нишонаи борут дар гирду атрофии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ати бардошташуда чиро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монад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Ошкор шудани нишонаи борут дар гирду атрофии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ати бардошташуда маънии онро дорад, ки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масофаи наздик оташ кушода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Ошкор шудани нишонаи борут дар гирду атрофии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>ати бардошташуда маънии онро дорад, ки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дар масофаи 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дур</w:t>
      </w:r>
      <w:r w:rsidR="003928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оташ кушода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Ошкор шудани нишонаи борут дар гирду атрофии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ати бардошташуда маънии онро дорад, ки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соат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ои наздик оташ кушода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Ошкор шудани нишонаи борут дар гирду атрофии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ати бардошташуда маънии онро дорад, ки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B61EC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якчанд маротиба дар як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61EC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 </w:t>
      </w:r>
      <w:r w:rsidR="00363295" w:rsidRPr="004829D3">
        <w:rPr>
          <w:rFonts w:ascii="Palatino Linotype" w:hAnsi="Palatino Linotype" w:cs="Times New Roman Tajik 1.0"/>
          <w:color w:val="000000" w:themeColor="text1"/>
          <w:szCs w:val="28"/>
        </w:rPr>
        <w:t>оташ кушода шудааст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61EC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Ошкор шудани нишонаи борут дар гирду атрофии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61EC5" w:rsidRPr="004829D3">
        <w:rPr>
          <w:rFonts w:ascii="Palatino Linotype" w:hAnsi="Palatino Linotype" w:cs="Times New Roman Tajik 1.0"/>
          <w:color w:val="000000" w:themeColor="text1"/>
          <w:szCs w:val="28"/>
        </w:rPr>
        <w:t>аро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61EC5" w:rsidRPr="004829D3">
        <w:rPr>
          <w:rFonts w:ascii="Palatino Linotype" w:hAnsi="Palatino Linotype" w:cs="Times New Roman Tajik 1.0"/>
          <w:color w:val="000000" w:themeColor="text1"/>
          <w:szCs w:val="28"/>
        </w:rPr>
        <w:t>ати бардошта намуди борутро муайян менамояд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D22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артиби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ойгиршавии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о оиди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маълумот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22A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артби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ойгиршавии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8878F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хусуси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маълумот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D22AD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73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артиби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ойгиршавии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хусуси суръати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маълумот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73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артиби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ойгиршавии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213BDD" w:rsidRPr="004829D3">
        <w:rPr>
          <w:rFonts w:ascii="Palatino Linotype" w:hAnsi="Palatino Linotype" w:cs="Times New Roman Tajik 1.0"/>
          <w:color w:val="000000" w:themeColor="text1"/>
          <w:szCs w:val="28"/>
        </w:rPr>
        <w:t>аз кадом намуди ярок паронидани тирро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маълумот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073CF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13BD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213BD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артиби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13BDD" w:rsidRPr="004829D3">
        <w:rPr>
          <w:rFonts w:ascii="Palatino Linotype" w:hAnsi="Palatino Linotype" w:cs="Times New Roman Tajik 1.0"/>
          <w:color w:val="000000" w:themeColor="text1"/>
          <w:szCs w:val="28"/>
        </w:rPr>
        <w:t>ойгиршавии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13BDD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EB7A4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муайян намудани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7A4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дудкунанда ва бедуд </w:t>
      </w:r>
      <w:r w:rsidR="00213BDD" w:rsidRPr="004829D3">
        <w:rPr>
          <w:rFonts w:ascii="Palatino Linotype" w:hAnsi="Palatino Linotype" w:cs="Times New Roman Tajik 1.0"/>
          <w:color w:val="000000" w:themeColor="text1"/>
          <w:szCs w:val="28"/>
        </w:rPr>
        <w:t>маълумот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13BDD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B7A4A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B7A4A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B7A4A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ангоми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9338A" w:rsidRPr="004829D3">
        <w:rPr>
          <w:rFonts w:ascii="Palatino Linotype" w:hAnsi="Palatino Linotype" w:cs="Times New Roman Tajik 1.0"/>
          <w:color w:val="000000" w:themeColor="text1"/>
          <w:szCs w:val="28"/>
        </w:rPr>
        <w:t>ой доштани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933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тир ва 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наздикии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асад ёфт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кадом амал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о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ро карда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мавриди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ой доштани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парронидани тир </w:t>
      </w:r>
      <w:r w:rsidR="00835A35" w:rsidRPr="004829D3">
        <w:rPr>
          <w:rFonts w:ascii="Palatino Linotype" w:hAnsi="Palatino Linotype" w:cs="Times New Roman Tajik 1.0"/>
          <w:color w:val="000000" w:themeColor="text1"/>
          <w:szCs w:val="28"/>
        </w:rPr>
        <w:t>ва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ёфт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наздикии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>асад бояд шуста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аз 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дасти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E5B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асад 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>гирифта 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мавриди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>ой доштани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парронидани тир</w:t>
      </w:r>
      <w:r w:rsidR="00BF35B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>ёфт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аз наздикии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D0CB2" w:rsidRPr="004829D3">
        <w:rPr>
          <w:rFonts w:ascii="Palatino Linotype" w:hAnsi="Palatino Linotype" w:cs="Times New Roman Tajik 1.0"/>
          <w:color w:val="000000" w:themeColor="text1"/>
          <w:szCs w:val="28"/>
        </w:rPr>
        <w:t>асад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ар кадоми он ба ташхис пешни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од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мавриди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ой доштани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парронидани тир ва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ёфт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аз наздикии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асад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 дар як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ояги аксбардор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мавриди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ой доштани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парронидани тир ва ёфт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аз наздикии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асад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 кадоми он 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дар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идаги аксбардори </w:t>
      </w:r>
      <w:r w:rsidR="004D76A9" w:rsidRPr="004829D3">
        <w:rPr>
          <w:rFonts w:ascii="Palatino Linotype" w:hAnsi="Palatino Linotype" w:cs="Times New Roman Tajik 1.0"/>
          <w:color w:val="000000" w:themeColor="text1"/>
          <w:szCs w:val="28"/>
        </w:rPr>
        <w:t>карда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мавриди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ой доштани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парронидани тир ва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ёфт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аз наздикии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асад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оиди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ар кадоми он протаколи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ида тартиб дода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7161B" w:rsidRPr="004829D3">
        <w:rPr>
          <w:rFonts w:ascii="Palatino Linotype" w:hAnsi="Palatino Linotype" w:cs="Times New Roman Tajik 1.0"/>
          <w:color w:val="000000" w:themeColor="text1"/>
          <w:szCs w:val="28"/>
        </w:rPr>
        <w:t>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Сурохи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тири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шакли доира б</w:t>
      </w:r>
      <w:r w:rsidR="00A8336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 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>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уд омада </w:t>
      </w:r>
      <w:r w:rsidR="00A83361" w:rsidRPr="004829D3">
        <w:rPr>
          <w:rFonts w:ascii="Palatino Linotype" w:hAnsi="Palatino Linotype" w:cs="Times New Roman Tajik 1.0"/>
          <w:color w:val="000000" w:themeColor="text1"/>
          <w:szCs w:val="28"/>
        </w:rPr>
        <w:t>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8336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тарз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>андоза карда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Сурохи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тири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шакли доира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E77E8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83361" w:rsidRPr="004829D3">
        <w:rPr>
          <w:rFonts w:ascii="Palatino Linotype" w:hAnsi="Palatino Linotype" w:cs="Times New Roman Tajik 1.0"/>
          <w:color w:val="000000" w:themeColor="text1"/>
          <w:szCs w:val="28"/>
        </w:rPr>
        <w:t>и диаметр андоза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Сурохи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ои аз тири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шакли доира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ҷҳ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732F4E" w:rsidRPr="004829D3">
        <w:rPr>
          <w:rFonts w:ascii="Palatino Linotype" w:hAnsi="Palatino Linotype" w:cs="Times New Roman Tajik 1.0"/>
          <w:color w:val="000000" w:themeColor="text1"/>
          <w:szCs w:val="28"/>
        </w:rPr>
        <w:t>андоза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Сурохи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ои аз тири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шакли доира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и чу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урии мондашуда андоза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Сурохи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ои аз тири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дар шакли доира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C6158" w:rsidRPr="004829D3">
        <w:rPr>
          <w:rFonts w:ascii="Palatino Linotype" w:hAnsi="Palatino Linotype" w:cs="Times New Roman Tajik 1.0"/>
          <w:color w:val="000000" w:themeColor="text1"/>
          <w:szCs w:val="28"/>
        </w:rPr>
        <w:t>и шаклашон</w:t>
      </w:r>
      <w:r w:rsidR="008F15C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андоза карда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амиаи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Бо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сади муайян намудани навъи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>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>и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>о бо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амият додан лозим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Бо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сади муайян намудани навъи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ба хислат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ба миён омада, шакл,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м ва 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ши борут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о 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D4031" w:rsidRPr="004829D3">
        <w:rPr>
          <w:rFonts w:ascii="Palatino Linotype" w:hAnsi="Palatino Linotype" w:cs="Times New Roman Tajik 1.0"/>
          <w:color w:val="000000" w:themeColor="text1"/>
          <w:szCs w:val="28"/>
        </w:rPr>
        <w:t>амият додан лозим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>Бо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>сади муайян намудани навъи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CE1943" w:rsidRPr="004829D3">
        <w:rPr>
          <w:rFonts w:ascii="Palatino Linotype" w:hAnsi="Palatino Linotype" w:cs="Times New Roman Tajik 1.0"/>
          <w:color w:val="000000" w:themeColor="text1"/>
          <w:szCs w:val="28"/>
        </w:rPr>
        <w:t>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943" w:rsidRPr="004829D3">
        <w:rPr>
          <w:rFonts w:ascii="Palatino Linotype" w:hAnsi="Palatino Linotype" w:cs="Times New Roman Tajik 1.0"/>
          <w:color w:val="000000" w:themeColor="text1"/>
          <w:szCs w:val="28"/>
        </w:rPr>
        <w:t>о ба андо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заи чойи</w:t>
      </w:r>
      <w:r w:rsidR="00CE194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тир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56FC9" w:rsidRPr="004829D3">
        <w:rPr>
          <w:rFonts w:ascii="Palatino Linotype" w:hAnsi="Palatino Linotype" w:cs="Times New Roman Tajik 1.0"/>
          <w:color w:val="000000" w:themeColor="text1"/>
          <w:szCs w:val="28"/>
        </w:rPr>
        <w:t>амият додан лозим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Бо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сади муайян намудани навъи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о ба олуда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ои аз борут бо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имонда 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D7124" w:rsidRPr="004829D3">
        <w:rPr>
          <w:rFonts w:ascii="Palatino Linotype" w:hAnsi="Palatino Linotype" w:cs="Times New Roman Tajik 1.0"/>
          <w:color w:val="000000" w:themeColor="text1"/>
          <w:szCs w:val="28"/>
        </w:rPr>
        <w:t>амият додан лозим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56820" w:rsidRPr="004829D3">
        <w:rPr>
          <w:rFonts w:ascii="Palatino Linotype" w:hAnsi="Palatino Linotype" w:cs="Times New Roman Tajik 1.0"/>
          <w:color w:val="000000" w:themeColor="text1"/>
          <w:szCs w:val="28"/>
        </w:rPr>
        <w:t>Бо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56820" w:rsidRPr="004829D3">
        <w:rPr>
          <w:rFonts w:ascii="Palatino Linotype" w:hAnsi="Palatino Linotype" w:cs="Times New Roman Tajik 1.0"/>
          <w:color w:val="000000" w:themeColor="text1"/>
          <w:szCs w:val="28"/>
        </w:rPr>
        <w:t>сади муайян намудани навъи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56820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C4529" w:rsidRPr="004829D3">
        <w:rPr>
          <w:rFonts w:ascii="Palatino Linotype" w:hAnsi="Palatino Linotype" w:cs="Times New Roman Tajik 1.0"/>
          <w:color w:val="000000" w:themeColor="text1"/>
          <w:szCs w:val="28"/>
        </w:rPr>
        <w:t>о ба ба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C4529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кортус бо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C4529" w:rsidRPr="004829D3">
        <w:rPr>
          <w:rFonts w:ascii="Palatino Linotype" w:hAnsi="Palatino Linotype" w:cs="Times New Roman Tajik 1.0"/>
          <w:color w:val="000000" w:themeColor="text1"/>
          <w:szCs w:val="28"/>
        </w:rPr>
        <w:t>имонда</w:t>
      </w:r>
      <w:r w:rsidR="0075682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56820" w:rsidRPr="004829D3">
        <w:rPr>
          <w:rFonts w:ascii="Palatino Linotype" w:hAnsi="Palatino Linotype" w:cs="Times New Roman Tajik 1.0"/>
          <w:color w:val="000000" w:themeColor="text1"/>
          <w:szCs w:val="28"/>
        </w:rPr>
        <w:t>амият додан лозим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и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 мумкин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и кун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и тар</w:t>
      </w:r>
      <w:r w:rsidR="00C06566" w:rsidRPr="004829D3">
        <w:rPr>
          <w:rFonts w:ascii="Palatino Linotype" w:hAnsi="Palatino Linotype" w:cs="Times New Roman Tajik 1.0"/>
          <w:color w:val="000000" w:themeColor="text1"/>
          <w:szCs w:val="28"/>
        </w:rPr>
        <w:t>к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45601" w:rsidRPr="004829D3">
        <w:rPr>
          <w:rFonts w:ascii="Palatino Linotype" w:hAnsi="Palatino Linotype" w:cs="Times New Roman Tajik 1.0"/>
          <w:color w:val="000000" w:themeColor="text1"/>
          <w:szCs w:val="28"/>
        </w:rPr>
        <w:t>о муайян намудан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и андозаи тар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о муайян намудан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>чу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>урии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тар</w:t>
      </w:r>
      <w:r w:rsidR="003837A4" w:rsidRPr="004829D3">
        <w:rPr>
          <w:rFonts w:ascii="Palatino Linotype" w:hAnsi="Palatino Linotype" w:cs="Times New Roman Tajik 1.0"/>
          <w:color w:val="000000" w:themeColor="text1"/>
          <w:szCs w:val="28"/>
        </w:rPr>
        <w:t>к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4E13" w:rsidRPr="004829D3">
        <w:rPr>
          <w:rFonts w:ascii="Palatino Linotype" w:hAnsi="Palatino Linotype" w:cs="Times New Roman Tajik 1.0"/>
          <w:color w:val="000000" w:themeColor="text1"/>
          <w:szCs w:val="28"/>
        </w:rPr>
        <w:t>о муайян намудан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тирро бошад</w:t>
      </w:r>
      <w:r w:rsidR="003837A4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>и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>ои атрофи сурохи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>ои мондашуда муайян намудан мумкин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A24B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аракати тирро </w:t>
      </w:r>
      <w:r w:rsidR="00A956F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муйян намудан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956F2" w:rsidRPr="004829D3">
        <w:rPr>
          <w:rFonts w:ascii="Palatino Linotype" w:hAnsi="Palatino Linotype" w:cs="Times New Roman Tajik 1.0"/>
          <w:color w:val="000000" w:themeColor="text1"/>
          <w:szCs w:val="28"/>
        </w:rPr>
        <w:t>айриимкон 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о кадом намуд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ои мато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ъ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гин,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ои об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 xml:space="preserve"> ва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ои рав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733DD9" w:rsidRPr="004829D3">
        <w:rPr>
          <w:rFonts w:ascii="Palatino Linotype" w:hAnsi="Palatino Linotype"/>
          <w:color w:val="000000" w:themeColor="text1"/>
          <w:szCs w:val="28"/>
        </w:rPr>
        <w:t>ан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анин,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миссин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резин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анин ва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пахтагин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2A9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="006104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регин ва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104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104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104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анин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104DA" w:rsidRPr="004829D3">
        <w:rPr>
          <w:rFonts w:ascii="Palatino Linotype" w:hAnsi="Palatino Linotype"/>
          <w:color w:val="000000" w:themeColor="text1"/>
          <w:szCs w:val="28"/>
        </w:rPr>
        <w:t>Ти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104DA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104DA" w:rsidRPr="004829D3">
        <w:rPr>
          <w:rFonts w:ascii="Palatino Linotype" w:hAnsi="Palatino Linotype"/>
          <w:color w:val="000000" w:themeColor="text1"/>
          <w:szCs w:val="28"/>
        </w:rPr>
        <w:t>ои 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6104DA" w:rsidRPr="004829D3">
        <w:rPr>
          <w:rFonts w:ascii="Palatino Linotype" w:hAnsi="Palatino Linotype"/>
          <w:color w:val="000000" w:themeColor="text1"/>
          <w:szCs w:val="28"/>
        </w:rPr>
        <w:t xml:space="preserve"> ва ти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104DA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104DA" w:rsidRPr="004829D3">
        <w:rPr>
          <w:rFonts w:ascii="Palatino Linotype" w:hAnsi="Palatino Linotype"/>
          <w:color w:val="000000" w:themeColor="text1"/>
          <w:szCs w:val="28"/>
        </w:rPr>
        <w:t>ои махсус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Ч</w:t>
      </w:r>
      <w:r w:rsidR="008935AA" w:rsidRPr="004829D3">
        <w:rPr>
          <w:rFonts w:ascii="Palatino Linotype" w:hAnsi="Palatino Linotype"/>
          <w:color w:val="000000" w:themeColor="text1"/>
          <w:szCs w:val="28"/>
        </w:rPr>
        <w:t>иро дефарматсияшавии тир меноманд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935AA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935AA" w:rsidRPr="004829D3">
        <w:rPr>
          <w:rFonts w:ascii="Palatino Linotype" w:hAnsi="Palatino Linotype"/>
          <w:color w:val="000000" w:themeColor="text1"/>
          <w:szCs w:val="28"/>
        </w:rPr>
        <w:t>ои паронидашуда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,</w:t>
      </w:r>
      <w:r w:rsidR="008935AA" w:rsidRPr="004829D3">
        <w:rPr>
          <w:rFonts w:ascii="Palatino Linotype" w:hAnsi="Palatino Linotype"/>
          <w:color w:val="000000" w:themeColor="text1"/>
          <w:szCs w:val="28"/>
        </w:rPr>
        <w:t xml:space="preserve"> ки шакли худро гум кардаанд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,</w:t>
      </w:r>
      <w:r w:rsidR="008935AA" w:rsidRPr="004829D3">
        <w:rPr>
          <w:rFonts w:ascii="Palatino Linotype" w:hAnsi="Palatino Linotype"/>
          <w:color w:val="000000" w:themeColor="text1"/>
          <w:szCs w:val="28"/>
        </w:rPr>
        <w:t xml:space="preserve">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935AA" w:rsidRPr="004829D3">
        <w:rPr>
          <w:rFonts w:ascii="Palatino Linotype" w:hAnsi="Palatino Linotype"/>
          <w:color w:val="000000" w:themeColor="text1"/>
          <w:szCs w:val="28"/>
        </w:rPr>
        <w:t>ои деформатсияшуда номида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40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40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0440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шикориро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40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деформатсияшуда мег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0440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янд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>ангиро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>ои деформатсияшуда мегуянд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44004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8A0A72" w:rsidRPr="004829D3">
        <w:rPr>
          <w:rFonts w:ascii="Palatino Linotype" w:hAnsi="Palatino Linotype"/>
          <w:color w:val="000000" w:themeColor="text1"/>
          <w:szCs w:val="28"/>
        </w:rPr>
        <w:t xml:space="preserve">аз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8A0A7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A0A72" w:rsidRPr="004829D3">
        <w:rPr>
          <w:rFonts w:ascii="Palatino Linotype" w:hAnsi="Palatino Linotype"/>
          <w:color w:val="000000" w:themeColor="text1"/>
          <w:szCs w:val="28"/>
        </w:rPr>
        <w:t>одиса гирифташударо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A0A72" w:rsidRPr="004829D3">
        <w:rPr>
          <w:rFonts w:ascii="Palatino Linotype" w:hAnsi="Palatino Linotype"/>
          <w:color w:val="000000" w:themeColor="text1"/>
          <w:szCs w:val="28"/>
        </w:rPr>
        <w:t>ои деформатсияшуда ме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но</w:t>
      </w:r>
      <w:r w:rsidR="008A0A72" w:rsidRPr="004829D3">
        <w:rPr>
          <w:rFonts w:ascii="Palatino Linotype" w:hAnsi="Palatino Linotype"/>
          <w:color w:val="000000" w:themeColor="text1"/>
          <w:szCs w:val="28"/>
        </w:rPr>
        <w:t>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A353D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A353D" w:rsidRPr="004829D3">
        <w:rPr>
          <w:rFonts w:ascii="Palatino Linotype" w:hAnsi="Palatino Linotype"/>
          <w:color w:val="000000" w:themeColor="text1"/>
          <w:szCs w:val="28"/>
        </w:rPr>
        <w:t>ое, ки дар он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A353D" w:rsidRPr="004829D3">
        <w:rPr>
          <w:rFonts w:ascii="Palatino Linotype" w:hAnsi="Palatino Linotype"/>
          <w:color w:val="000000" w:themeColor="text1"/>
          <w:szCs w:val="28"/>
        </w:rPr>
        <w:t>ои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A353D" w:rsidRPr="004829D3">
        <w:rPr>
          <w:rFonts w:ascii="Palatino Linotype" w:hAnsi="Palatino Linotype"/>
          <w:color w:val="000000" w:themeColor="text1"/>
          <w:szCs w:val="28"/>
        </w:rPr>
        <w:t>имондашуда ноаён гардидааст,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A353D" w:rsidRPr="004829D3">
        <w:rPr>
          <w:rFonts w:ascii="Palatino Linotype" w:hAnsi="Palatino Linotype"/>
          <w:color w:val="000000" w:themeColor="text1"/>
          <w:szCs w:val="28"/>
        </w:rPr>
        <w:t>ои деформатсияшуда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исмат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ои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идаи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мутахассисони кадом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алб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карда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 w:cs="Times New Roman Tajik 1.0"/>
          <w:color w:val="000000" w:themeColor="text1"/>
          <w:szCs w:val="28"/>
        </w:rPr>
        <w:t>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6C02DB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C02D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C02DB" w:rsidRPr="004829D3">
        <w:rPr>
          <w:rFonts w:ascii="Palatino Linotype" w:hAnsi="Palatino Linotype" w:cs="Times New Roman Tajik 1.0"/>
          <w:color w:val="000000" w:themeColor="text1"/>
          <w:szCs w:val="28"/>
        </w:rPr>
        <w:t>исмат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C02DB" w:rsidRPr="004829D3">
        <w:rPr>
          <w:rFonts w:ascii="Palatino Linotype" w:hAnsi="Palatino Linotype" w:cs="Times New Roman Tajik 1.0"/>
          <w:color w:val="000000" w:themeColor="text1"/>
          <w:szCs w:val="28"/>
        </w:rPr>
        <w:t>ои ал</w:t>
      </w:r>
      <w:r w:rsidR="00C9698E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идаи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мутахассисони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1264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химия, физика, баллистик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алб карда мешаванд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исмат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ои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мутахассисони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ои алгебра, кибернетика ва баллистикаи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алб карда мешаванд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исмат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ои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мутахассисони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кибернетика</w:t>
      </w:r>
      <w:r w:rsidR="00C9698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ва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баллистикаи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60138" w:rsidRPr="004829D3">
        <w:rPr>
          <w:rFonts w:ascii="Palatino Linotype" w:hAnsi="Palatino Linotype" w:cs="Times New Roman Tajik 1.0"/>
          <w:color w:val="000000" w:themeColor="text1"/>
          <w:szCs w:val="28"/>
        </w:rPr>
        <w:t>алб карда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исмат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ои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мутахассисони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ои кибернетика, биология ва баллистикаи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алб карда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исмат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ои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мутахассисони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="005336EC" w:rsidRPr="004829D3">
        <w:rPr>
          <w:rFonts w:ascii="Palatino Linotype" w:hAnsi="Palatino Linotype" w:cs="Times New Roman Tajik 1.0"/>
          <w:color w:val="000000" w:themeColor="text1"/>
          <w:szCs w:val="28"/>
        </w:rPr>
        <w:t>матеметика, геометрия ва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баллистикаи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02F4B" w:rsidRPr="004829D3">
        <w:rPr>
          <w:rFonts w:ascii="Palatino Linotype" w:hAnsi="Palatino Linotype" w:cs="Times New Roman Tajik 1.0"/>
          <w:color w:val="000000" w:themeColor="text1"/>
          <w:szCs w:val="28"/>
        </w:rPr>
        <w:t>алб карда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Бо к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адом тарз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 доштан ва ё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ой надоштани заррача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нимс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хтаи борут ва ё аломат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хтаи нах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либос ё дигар объект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97F92" w:rsidRPr="004829D3">
        <w:rPr>
          <w:rFonts w:ascii="Palatino Linotype" w:hAnsi="Palatino Linotype" w:cs="Times New Roman Tajik 1.0"/>
          <w:color w:val="000000" w:themeColor="text1"/>
          <w:szCs w:val="28"/>
        </w:rPr>
        <w:t>ои аз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бо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имонда муайян карда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Барои муйян намудани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 доштан ва ё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ой надоштани заррача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нимс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хтаи борут ва ё аломат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хтаи нах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либос ё 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lastRenderedPageBreak/>
        <w:t>дигар объект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бо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удомада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0B31" w:rsidRPr="004829D3">
        <w:rPr>
          <w:rFonts w:ascii="Palatino Linotype" w:hAnsi="Palatino Linotype" w:cs="Times New Roman Tajik 1.0"/>
          <w:color w:val="000000" w:themeColor="text1"/>
          <w:szCs w:val="28"/>
        </w:rPr>
        <w:t>ои инфрасурх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Барои муайян намудани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 доштан ва ё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ой надоштани заррача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ои нимс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хтаи борут ва ё аломат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ои 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хтаи нах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ои либос ё дигар объект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ои бо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ои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рентген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85378B" w:rsidRPr="004829D3">
        <w:rPr>
          <w:rFonts w:ascii="Palatino Linotype" w:hAnsi="Palatino Linotype" w:cs="Times New Roman Tajik 1.0"/>
          <w:color w:val="000000" w:themeColor="text1"/>
          <w:szCs w:val="28"/>
        </w:rPr>
        <w:t>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Барои муайян намудани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 доштан ва ё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ой надоштани заррача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нимс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хтаи борут ва ё аломат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хтаи нах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либос ё дигар объект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бо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ултробунавш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Барои муайян намудани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 доштан ва ё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ой надоштани заррача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нимс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хтаи борут ва ё аломат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хтаи нах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либос ё дигар объект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бо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уд омада нур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229B6" w:rsidRPr="004829D3">
        <w:rPr>
          <w:rFonts w:ascii="Palatino Linotype" w:hAnsi="Palatino Linotype" w:cs="Times New Roman Tajik 1.0"/>
          <w:color w:val="000000" w:themeColor="text1"/>
          <w:szCs w:val="28"/>
        </w:rPr>
        <w:t>ои рентген ива ултробунафш истифода бурда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1B3F" w:rsidRPr="004829D3">
        <w:rPr>
          <w:rFonts w:ascii="Palatino Linotype" w:hAnsi="Palatino Linotype"/>
          <w:color w:val="000000" w:themeColor="text1"/>
          <w:szCs w:val="28"/>
        </w:rPr>
        <w:t>З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аррача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ои нимс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хтаи борут ва ё аломат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ои 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хтаи нах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ои либос ё дигар объект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ои аз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ои тирпаррон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бокимондаро муайян намудан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A1B3F" w:rsidRPr="004829D3">
        <w:rPr>
          <w:rFonts w:ascii="Palatino Linotype" w:hAnsi="Palatino Linotype" w:cs="Times New Roman Tajik 1.0"/>
          <w:color w:val="000000" w:themeColor="text1"/>
          <w:szCs w:val="28"/>
        </w:rPr>
        <w:t>айриимкон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>Дар ташхиси баллистика чиро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 xml:space="preserve">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>ам монанд меноманд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>Па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 xml:space="preserve">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>ам монанд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 xml:space="preserve">ое мебошанд, ки аз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 xml:space="preserve">амон як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>исми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 xml:space="preserve">и оташфишон, 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20C5" w:rsidRPr="004829D3">
        <w:rPr>
          <w:rFonts w:ascii="Palatino Linotype" w:hAnsi="Palatino Linotype"/>
          <w:color w:val="000000" w:themeColor="text1"/>
          <w:szCs w:val="28"/>
        </w:rPr>
        <w:t xml:space="preserve">амон 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як р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йп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ши тир пайдо гардидаанд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 xml:space="preserve">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ам монанд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ое мебошанд, ки аз як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 xml:space="preserve"> дар тир пайдо гардидаанд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 xml:space="preserve">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>ам монанд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644E3" w:rsidRPr="004829D3">
        <w:rPr>
          <w:rFonts w:ascii="Palatino Linotype" w:hAnsi="Palatino Linotype"/>
          <w:color w:val="000000" w:themeColor="text1"/>
          <w:szCs w:val="28"/>
        </w:rPr>
        <w:t xml:space="preserve">ое мебошанд, ки аз 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 xml:space="preserve">шаклан бо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>амдигар монанданд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 xml:space="preserve">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>ам монанд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 xml:space="preserve">ое мебошанд, аз руи андоза бо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>ам монанданд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 xml:space="preserve">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>ам монанд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11201" w:rsidRPr="004829D3">
        <w:rPr>
          <w:rFonts w:ascii="Palatino Linotype" w:hAnsi="Palatino Linotype"/>
          <w:color w:val="000000" w:themeColor="text1"/>
          <w:szCs w:val="28"/>
        </w:rPr>
        <w:t xml:space="preserve">ое мебошанд, ки </w:t>
      </w:r>
      <w:r w:rsidR="003E06CA" w:rsidRPr="004829D3">
        <w:rPr>
          <w:rFonts w:ascii="Palatino Linotype" w:hAnsi="Palatino Linotype"/>
          <w:color w:val="000000" w:themeColor="text1"/>
          <w:szCs w:val="28"/>
        </w:rPr>
        <w:t>дар як тир боки мондаанд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>Доираи масъала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 xml:space="preserve">ое, ки дар </w:t>
      </w:r>
      <w:r w:rsidR="0069203D" w:rsidRPr="004829D3">
        <w:rPr>
          <w:rFonts w:ascii="Palatino Linotype" w:hAnsi="Palatino Linotype" w:cs="Times New Roman Tajik 1.0"/>
          <w:color w:val="000000" w:themeColor="text1"/>
          <w:szCs w:val="28"/>
        </w:rPr>
        <w:t>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69203D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9203D" w:rsidRPr="004829D3">
        <w:rPr>
          <w:rFonts w:ascii="Palatino Linotype" w:hAnsi="Palatino Linotype" w:cs="Times New Roman Tajik 1.0"/>
          <w:color w:val="000000" w:themeColor="text1"/>
          <w:szCs w:val="28"/>
        </w:rPr>
        <w:t>оти криминалистии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9203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9203D" w:rsidRPr="004829D3">
        <w:rPr>
          <w:rFonts w:ascii="Palatino Linotype" w:hAnsi="Palatino Linotype" w:cs="Times New Roman Tajik 1.0"/>
          <w:color w:val="000000" w:themeColor="text1"/>
          <w:szCs w:val="28"/>
        </w:rPr>
        <w:t>ои амали он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 xml:space="preserve"> бояд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>ал карда шаванд,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>оро шартан ба чанд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>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9203D" w:rsidRPr="004829D3">
        <w:rPr>
          <w:rFonts w:ascii="Palatino Linotype" w:hAnsi="Palatino Linotype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D5C23" w:rsidRPr="004829D3">
        <w:rPr>
          <w:rFonts w:ascii="Palatino Linotype" w:hAnsi="Palatino Linotype"/>
          <w:color w:val="000000" w:themeColor="text1"/>
          <w:szCs w:val="28"/>
        </w:rPr>
        <w:t xml:space="preserve">Ба 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5</w:t>
      </w:r>
      <w:r w:rsidR="000D5C23" w:rsidRPr="004829D3">
        <w:rPr>
          <w:rFonts w:ascii="Palatino Linotype" w:hAnsi="Palatino Linotype"/>
          <w:color w:val="000000" w:themeColor="text1"/>
          <w:szCs w:val="28"/>
        </w:rPr>
        <w:t xml:space="preserve"> 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Ба чор</w:t>
      </w:r>
      <w:r w:rsidR="000D5C23" w:rsidRPr="004829D3">
        <w:rPr>
          <w:rFonts w:ascii="Palatino Linotype" w:hAnsi="Palatino Linotype"/>
          <w:color w:val="000000" w:themeColor="text1"/>
          <w:szCs w:val="28"/>
        </w:rPr>
        <w:t xml:space="preserve"> 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Ба як</w:t>
      </w:r>
      <w:r w:rsidR="000D5C23" w:rsidRPr="004829D3">
        <w:rPr>
          <w:rFonts w:ascii="Palatino Linotype" w:hAnsi="Palatino Linotype"/>
          <w:color w:val="000000" w:themeColor="text1"/>
          <w:szCs w:val="28"/>
        </w:rPr>
        <w:t xml:space="preserve"> 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Ба ду</w:t>
      </w:r>
      <w:r w:rsidR="000D5C23" w:rsidRPr="004829D3">
        <w:rPr>
          <w:rFonts w:ascii="Palatino Linotype" w:hAnsi="Palatino Linotype"/>
          <w:color w:val="000000" w:themeColor="text1"/>
          <w:szCs w:val="28"/>
        </w:rPr>
        <w:t xml:space="preserve"> 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="000D5C2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се гур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>Доираи масъала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 xml:space="preserve">ое, ки дар </w:t>
      </w:r>
      <w:r w:rsidR="00487083" w:rsidRPr="004829D3">
        <w:rPr>
          <w:rFonts w:ascii="Palatino Linotype" w:hAnsi="Palatino Linotype" w:cs="Times New Roman Tajik 1.0"/>
          <w:color w:val="000000" w:themeColor="text1"/>
          <w:szCs w:val="28"/>
        </w:rPr>
        <w:t>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487083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87083" w:rsidRPr="004829D3">
        <w:rPr>
          <w:rFonts w:ascii="Palatino Linotype" w:hAnsi="Palatino Linotype" w:cs="Times New Roman Tajik 1.0"/>
          <w:color w:val="000000" w:themeColor="text1"/>
          <w:szCs w:val="28"/>
        </w:rPr>
        <w:t>оти криминалистии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8708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87083" w:rsidRPr="004829D3">
        <w:rPr>
          <w:rFonts w:ascii="Palatino Linotype" w:hAnsi="Palatino Linotype" w:cs="Times New Roman Tajik 1.0"/>
          <w:color w:val="000000" w:themeColor="text1"/>
          <w:szCs w:val="28"/>
        </w:rPr>
        <w:t>ои амали он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 xml:space="preserve"> бояд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>ал карда шаванд,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>оро шартан ба кадом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>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487083" w:rsidRPr="004829D3">
        <w:rPr>
          <w:rFonts w:ascii="Palatino Linotype" w:hAnsi="Palatino Linotype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 xml:space="preserve">Муайян карда шудани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>олати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 xml:space="preserve">и оташфишон ва лавозимоти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>,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 xml:space="preserve">аррар намудани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 xml:space="preserve">ое, ки вобаста ба он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E7FF1" w:rsidRPr="004829D3">
        <w:rPr>
          <w:rFonts w:ascii="Palatino Linotype" w:hAnsi="Palatino Linotype"/>
          <w:color w:val="000000" w:themeColor="text1"/>
          <w:szCs w:val="28"/>
        </w:rPr>
        <w:t>ои муайян содир карда шудаанд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,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 xml:space="preserve">аррар карда шудани имконияти гузаронида шудани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ои муайян, муайян намудани тарз ва сабаб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ои баву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 xml:space="preserve">удоии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аро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о. Ба сифати савол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ои тахминии гур</w:t>
      </w:r>
      <w:r w:rsidRPr="004829D3">
        <w:rPr>
          <w:rFonts w:ascii="Palatino Linotype" w:hAnsi="Palatino Linotype"/>
          <w:color w:val="000000" w:themeColor="text1"/>
          <w:szCs w:val="28"/>
        </w:rPr>
        <w:t>ӯҳ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и мазкур ин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 баромад мекунанд,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 xml:space="preserve">аррар карда шудани механизми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ои муайян ва пайдоиши пай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 xml:space="preserve">аррар карда шудани механизми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3660" w:rsidRPr="004829D3">
        <w:rPr>
          <w:rFonts w:ascii="Palatino Linotype" w:hAnsi="Palatino Linotype"/>
          <w:color w:val="000000" w:themeColor="text1"/>
          <w:szCs w:val="28"/>
        </w:rPr>
        <w:t>ои муайян ва пайдоиши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 xml:space="preserve">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 xml:space="preserve">аррар карда шудани механизми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ои муайян ва пайдоиши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 xml:space="preserve">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,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анги, тапонча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75E75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 xml:space="preserve">аррар карда шудани механизми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 муайян ва пайдоиши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 суфтамил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C03FF1" w:rsidRPr="004829D3">
        <w:rPr>
          <w:rFonts w:ascii="Palatino Linotype" w:hAnsi="Palatino Linotype"/>
          <w:color w:val="000000" w:themeColor="text1"/>
          <w:szCs w:val="28"/>
        </w:rPr>
        <w:t>ои рахнамил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C03FF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C03FF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C03FF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 xml:space="preserve">аи Калашников 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о иборат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007F8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аста</w:t>
      </w:r>
      <w:r w:rsidR="00C9698E" w:rsidRPr="004829D3">
        <w:rPr>
          <w:rFonts w:ascii="Palatino Linotype" w:hAnsi="Palatino Linotype"/>
          <w:color w:val="000000" w:themeColor="text1"/>
          <w:szCs w:val="28"/>
        </w:rPr>
        <w:t>,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 xml:space="preserve"> мил,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утии мил, са</w:t>
      </w:r>
      <w:r w:rsidR="00C9698E" w:rsidRPr="004829D3">
        <w:rPr>
          <w:rFonts w:ascii="Palatino Linotype" w:hAnsi="Palatino Linotype"/>
          <w:color w:val="000000" w:themeColor="text1"/>
          <w:szCs w:val="28"/>
        </w:rPr>
        <w:t>р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п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ши мил, дастго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>и нишонгир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67318E" w:rsidRPr="004829D3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 xml:space="preserve">милаи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>улангдор бо поршени газ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 xml:space="preserve">,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>уланг, сомони телади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>анда ва баргарданда, найчаи газ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9698E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>бо мили р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 xml:space="preserve">пуш, зерчубаи мил, тирдон,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 xml:space="preserve">илоф, корднайза,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12632" w:rsidRPr="004829D3">
        <w:rPr>
          <w:rFonts w:ascii="Palatino Linotype" w:hAnsi="Palatino Linotype"/>
          <w:color w:val="000000" w:themeColor="text1"/>
          <w:szCs w:val="28"/>
        </w:rPr>
        <w:t>узъгир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007F8" w:rsidRPr="004829D3">
        <w:rPr>
          <w:rFonts w:ascii="Palatino Linotype" w:hAnsi="Palatino Linotype"/>
          <w:color w:val="000000" w:themeColor="text1"/>
          <w:szCs w:val="28"/>
        </w:rPr>
        <w:t xml:space="preserve">Даста, корднайза,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8007F8" w:rsidRPr="004829D3">
        <w:rPr>
          <w:rFonts w:ascii="Palatino Linotype" w:hAnsi="Palatino Linotype"/>
          <w:color w:val="000000" w:themeColor="text1"/>
          <w:szCs w:val="28"/>
        </w:rPr>
        <w:t xml:space="preserve">утри мил, тирдон ва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F2FBC" w:rsidRPr="004829D3">
        <w:rPr>
          <w:rFonts w:ascii="Palatino Linotype" w:hAnsi="Palatino Linotype"/>
          <w:color w:val="000000" w:themeColor="text1"/>
          <w:szCs w:val="28"/>
        </w:rPr>
        <w:t xml:space="preserve">Даста, поя, тирдон,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F2FBC" w:rsidRPr="004829D3">
        <w:rPr>
          <w:rFonts w:ascii="Palatino Linotype" w:hAnsi="Palatino Linotype"/>
          <w:color w:val="000000" w:themeColor="text1"/>
          <w:szCs w:val="28"/>
        </w:rPr>
        <w:t xml:space="preserve">апаки тир, кортус ва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F2FBC" w:rsidRPr="004829D3">
        <w:rPr>
          <w:rFonts w:ascii="Palatino Linotype" w:hAnsi="Palatino Linotype"/>
          <w:color w:val="000000" w:themeColor="text1"/>
          <w:szCs w:val="28"/>
        </w:rPr>
        <w:t>Даста, найза, корднайза, тирдон, тир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F2FBC" w:rsidRPr="004829D3">
        <w:rPr>
          <w:rFonts w:ascii="Palatino Linotype" w:hAnsi="Palatino Linotype"/>
          <w:color w:val="000000" w:themeColor="text1"/>
          <w:szCs w:val="28"/>
        </w:rPr>
        <w:t>апак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15005" w:rsidRPr="004829D3">
        <w:rPr>
          <w:rFonts w:ascii="Palatino Linotype" w:hAnsi="Palatino Linotype"/>
          <w:color w:val="000000" w:themeColor="text1"/>
          <w:szCs w:val="28"/>
        </w:rPr>
        <w:t xml:space="preserve">Даста мил корднайза,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915005" w:rsidRPr="004829D3">
        <w:rPr>
          <w:rFonts w:ascii="Palatino Linotype" w:hAnsi="Palatino Linotype"/>
          <w:color w:val="000000" w:themeColor="text1"/>
          <w:szCs w:val="28"/>
        </w:rPr>
        <w:t xml:space="preserve">илоф, тасма, тирдон ва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9A8" w:rsidRPr="004829D3">
        <w:rPr>
          <w:rFonts w:ascii="Palatino Linotype" w:hAnsi="Palatino Linotype"/>
          <w:color w:val="000000" w:themeColor="text1"/>
          <w:szCs w:val="28"/>
        </w:rPr>
        <w:t>утр</w:t>
      </w:r>
      <w:r w:rsidR="00912FFF" w:rsidRPr="004829D3">
        <w:rPr>
          <w:rFonts w:ascii="Palatino Linotype" w:hAnsi="Palatino Linotype"/>
          <w:color w:val="000000" w:themeColor="text1"/>
          <w:szCs w:val="28"/>
        </w:rPr>
        <w:t xml:space="preserve">и мил </w:t>
      </w:r>
      <w:r w:rsidR="009A09A8" w:rsidRPr="004829D3">
        <w:rPr>
          <w:rFonts w:ascii="Palatino Linotype" w:hAnsi="Palatino Linotype"/>
          <w:color w:val="000000" w:themeColor="text1"/>
          <w:szCs w:val="28"/>
        </w:rPr>
        <w:t>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Фос</w:t>
      </w:r>
      <w:r w:rsidR="00C9698E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9A09A8" w:rsidRPr="004829D3">
        <w:rPr>
          <w:rFonts w:ascii="Palatino Linotype" w:hAnsi="Palatino Linotype"/>
          <w:color w:val="000000" w:themeColor="text1"/>
          <w:szCs w:val="28"/>
        </w:rPr>
        <w:t>лаи байни буриш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9A8" w:rsidRPr="004829D3">
        <w:rPr>
          <w:rFonts w:ascii="Palatino Linotype" w:hAnsi="Palatino Linotype"/>
          <w:color w:val="000000" w:themeColor="text1"/>
          <w:szCs w:val="28"/>
        </w:rPr>
        <w:t>о-майдон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9A8" w:rsidRPr="004829D3">
        <w:rPr>
          <w:rFonts w:ascii="Palatino Linotype" w:hAnsi="Palatino Linotype"/>
          <w:color w:val="000000" w:themeColor="text1"/>
          <w:szCs w:val="28"/>
        </w:rPr>
        <w:t>о, масофаи байни ду майдони р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9A09A8" w:rsidRPr="004829D3">
        <w:rPr>
          <w:rFonts w:ascii="Palatino Linotype" w:hAnsi="Palatino Linotype"/>
          <w:color w:val="000000" w:themeColor="text1"/>
          <w:szCs w:val="28"/>
        </w:rPr>
        <w:t xml:space="preserve"> ба р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утри мил номида мешава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12FFF" w:rsidRPr="004829D3">
        <w:rPr>
          <w:rFonts w:ascii="Palatino Linotype" w:hAnsi="Palatino Linotype"/>
          <w:color w:val="000000" w:themeColor="text1"/>
          <w:szCs w:val="28"/>
        </w:rPr>
        <w:t>Фосилаи байни буриш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12FFF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176DF7" w:rsidRPr="004829D3">
        <w:rPr>
          <w:rFonts w:ascii="Palatino Linotype" w:hAnsi="Palatino Linotype"/>
          <w:color w:val="000000" w:themeColor="text1"/>
          <w:szCs w:val="28"/>
        </w:rPr>
        <w:t xml:space="preserve"> ва чуяк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12FFF" w:rsidRPr="004829D3">
        <w:rPr>
          <w:rFonts w:ascii="Palatino Linotype" w:hAnsi="Palatino Linotype"/>
          <w:color w:val="000000" w:themeColor="text1"/>
          <w:szCs w:val="28"/>
        </w:rPr>
        <w:t>ор</w:t>
      </w:r>
      <w:r w:rsidR="00176DF7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912FF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12FFF" w:rsidRPr="004829D3">
        <w:rPr>
          <w:rFonts w:ascii="Palatino Linotype" w:hAnsi="Palatino Linotype"/>
          <w:color w:val="000000" w:themeColor="text1"/>
          <w:szCs w:val="28"/>
        </w:rPr>
        <w:t>утри мил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76DF7" w:rsidRPr="004829D3">
        <w:rPr>
          <w:rFonts w:ascii="Palatino Linotype" w:hAnsi="Palatino Linotype"/>
          <w:color w:val="000000" w:themeColor="text1"/>
          <w:szCs w:val="28"/>
        </w:rPr>
        <w:t>Чудошавии чуяк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76DF7" w:rsidRPr="004829D3">
        <w:rPr>
          <w:rFonts w:ascii="Palatino Linotype" w:hAnsi="Palatino Linotype"/>
          <w:color w:val="000000" w:themeColor="text1"/>
          <w:szCs w:val="28"/>
        </w:rPr>
        <w:t>оро ва харакати тир дар дохимил милро кутри мил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76DF7" w:rsidRPr="004829D3">
        <w:rPr>
          <w:rFonts w:ascii="Palatino Linotype" w:hAnsi="Palatino Linotype"/>
          <w:color w:val="000000" w:themeColor="text1"/>
          <w:szCs w:val="28"/>
        </w:rPr>
        <w:t>Дарозии мили ярокро кутри мил меноманд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76DF7" w:rsidRPr="004829D3">
        <w:rPr>
          <w:rFonts w:ascii="Palatino Linotype" w:hAnsi="Palatino Linotype"/>
          <w:color w:val="000000" w:themeColor="text1"/>
          <w:szCs w:val="28"/>
        </w:rPr>
        <w:t>Сураъати харакати тир дар дохили милро кутри мил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375AC" w:rsidRPr="004829D3">
        <w:rPr>
          <w:rFonts w:ascii="Palatino Linotype" w:hAnsi="Palatino Linotype"/>
          <w:color w:val="000000" w:themeColor="text1"/>
          <w:szCs w:val="28"/>
        </w:rPr>
        <w:t>Нахустин туфангча-пулемёт</w:t>
      </w:r>
      <w:r w:rsidR="0044746C" w:rsidRPr="004829D3">
        <w:rPr>
          <w:rFonts w:ascii="Palatino Linotype" w:hAnsi="Palatino Linotype"/>
          <w:color w:val="000000" w:themeColor="text1"/>
          <w:szCs w:val="28"/>
        </w:rPr>
        <w:t>ро ки сохтааст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Н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ахуст</w:t>
      </w:r>
      <w:r w:rsidR="00C9698E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44746C" w:rsidRPr="004829D3">
        <w:rPr>
          <w:rFonts w:ascii="Palatino Linotype" w:hAnsi="Palatino Linotype"/>
          <w:color w:val="000000" w:themeColor="text1"/>
          <w:szCs w:val="28"/>
        </w:rPr>
        <w:t>н туфангча-пулемёт макети аввалини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4746C" w:rsidRPr="004829D3">
        <w:rPr>
          <w:rFonts w:ascii="Palatino Linotype" w:hAnsi="Palatino Linotype"/>
          <w:color w:val="000000" w:themeColor="text1"/>
          <w:szCs w:val="28"/>
        </w:rPr>
        <w:t>и автомат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44746C" w:rsidRPr="004829D3">
        <w:rPr>
          <w:rFonts w:ascii="Palatino Linotype" w:hAnsi="Palatino Linotype"/>
          <w:color w:val="000000" w:themeColor="text1"/>
          <w:szCs w:val="28"/>
        </w:rPr>
        <w:t xml:space="preserve"> аз тарафи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4746C" w:rsidRPr="004829D3">
        <w:rPr>
          <w:rFonts w:ascii="Palatino Linotype" w:hAnsi="Palatino Linotype"/>
          <w:color w:val="000000" w:themeColor="text1"/>
          <w:szCs w:val="28"/>
        </w:rPr>
        <w:t>сози маш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4746C" w:rsidRPr="004829D3">
        <w:rPr>
          <w:rFonts w:ascii="Palatino Linotype" w:hAnsi="Palatino Linotype"/>
          <w:color w:val="000000" w:themeColor="text1"/>
          <w:szCs w:val="28"/>
        </w:rPr>
        <w:t>ур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 xml:space="preserve"> В.Г. Фёдров сохта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Нахустин туфангча-пулемёт макети аввалини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и автомат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 xml:space="preserve"> аз тарафи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сози маш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ур В.А. Герасимов сохта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Нахустин туфангча-пулемёт макети аввалини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и автомат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 xml:space="preserve"> аз тарафи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сози маш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 xml:space="preserve">ур 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>Ю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.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 xml:space="preserve">А. Бандоренко </w:t>
      </w:r>
      <w:r w:rsidR="00706F13" w:rsidRPr="004829D3">
        <w:rPr>
          <w:rFonts w:ascii="Palatino Linotype" w:hAnsi="Palatino Linotype"/>
          <w:color w:val="000000" w:themeColor="text1"/>
          <w:szCs w:val="28"/>
        </w:rPr>
        <w:t>сохта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>Нахустин туфангча-пулемёт макети аввалини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>и автомат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 xml:space="preserve"> аз тарафи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>сози маш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F0734" w:rsidRPr="004829D3">
        <w:rPr>
          <w:rFonts w:ascii="Palatino Linotype" w:hAnsi="Palatino Linotype"/>
          <w:color w:val="000000" w:themeColor="text1"/>
          <w:szCs w:val="28"/>
        </w:rPr>
        <w:t>ур Калашников сохта шудааст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118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A4118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118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55613" w:rsidRPr="004829D3">
        <w:rPr>
          <w:rFonts w:ascii="Palatino Linotype" w:hAnsi="Palatino Linotype"/>
          <w:color w:val="000000" w:themeColor="text1"/>
          <w:szCs w:val="28"/>
        </w:rPr>
        <w:t>Дурии тирпаронии рост ба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555613" w:rsidRPr="004829D3">
        <w:rPr>
          <w:rFonts w:ascii="Palatino Linotype" w:hAnsi="Palatino Linotype"/>
          <w:color w:val="000000" w:themeColor="text1"/>
          <w:szCs w:val="28"/>
        </w:rPr>
        <w:t xml:space="preserve"> вобаста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555613" w:rsidRPr="004829D3">
        <w:rPr>
          <w:rFonts w:ascii="Palatino Linotype" w:hAnsi="Palatino Linotype"/>
          <w:color w:val="000000" w:themeColor="text1"/>
          <w:szCs w:val="28"/>
        </w:rPr>
        <w:t xml:space="preserve"> дорад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Дури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290313" w:rsidRPr="004829D3">
        <w:rPr>
          <w:rFonts w:ascii="Palatino Linotype" w:hAnsi="Palatino Linotype"/>
          <w:color w:val="000000" w:themeColor="text1"/>
          <w:szCs w:val="28"/>
        </w:rPr>
        <w:t xml:space="preserve"> тирпаронии рост ба баландии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90313" w:rsidRPr="004829D3">
        <w:rPr>
          <w:rFonts w:ascii="Palatino Linotype" w:hAnsi="Palatino Linotype"/>
          <w:color w:val="000000" w:themeColor="text1"/>
          <w:szCs w:val="28"/>
        </w:rPr>
        <w:t>адаф ва кушодани траектория вобастаг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290313" w:rsidRPr="004829D3">
        <w:rPr>
          <w:rFonts w:ascii="Palatino Linotype" w:hAnsi="Palatino Linotype"/>
          <w:color w:val="000000" w:themeColor="text1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37C8E" w:rsidRPr="004829D3">
        <w:rPr>
          <w:rFonts w:ascii="Palatino Linotype" w:hAnsi="Palatino Linotype"/>
          <w:color w:val="000000" w:themeColor="text1"/>
          <w:szCs w:val="28"/>
        </w:rPr>
        <w:t xml:space="preserve">Дурии тирпаронии рост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37C8E" w:rsidRPr="004829D3">
        <w:rPr>
          <w:rFonts w:ascii="Palatino Linotype" w:hAnsi="Palatino Linotype"/>
          <w:color w:val="000000" w:themeColor="text1"/>
          <w:szCs w:val="28"/>
        </w:rPr>
        <w:t>адафи асоси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D37C8E" w:rsidRPr="004829D3">
        <w:rPr>
          <w:rFonts w:ascii="Palatino Linotype" w:hAnsi="Palatino Linotype"/>
          <w:color w:val="000000" w:themeColor="text1"/>
          <w:szCs w:val="28"/>
        </w:rPr>
        <w:t xml:space="preserve"> расидан вобастаг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D37C8E" w:rsidRPr="004829D3">
        <w:rPr>
          <w:rFonts w:ascii="Palatino Linotype" w:hAnsi="Palatino Linotype"/>
          <w:color w:val="000000" w:themeColor="text1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>Дурии тирпаронии рост ба таъсири тир ба монеа вобастаг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 xml:space="preserve">Дурии тирпаронии рост аз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>ун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>оиши борут дар кортус вобастаг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 xml:space="preserve"> дорад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 xml:space="preserve">Дурии тирпаронии рост аз </w:t>
      </w:r>
      <w:r w:rsidR="007F271A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F271A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>вобастаг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41518D" w:rsidRPr="004829D3">
        <w:rPr>
          <w:rFonts w:ascii="Palatino Linotype" w:hAnsi="Palatino Linotype"/>
          <w:color w:val="000000" w:themeColor="text1"/>
          <w:szCs w:val="28"/>
        </w:rPr>
        <w:t xml:space="preserve">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утри автомати Калашников ба чанд мм баробар аст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7,62мм ва 5,45мм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9м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 мм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42F47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42F47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42F47" w:rsidRPr="004829D3">
        <w:rPr>
          <w:rFonts w:ascii="Palatino Linotype" w:hAnsi="Palatino Linotype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142F47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142F47" w:rsidRPr="004829D3">
        <w:rPr>
          <w:rFonts w:ascii="Palatino Linotype" w:hAnsi="Palatino Linotype"/>
          <w:color w:val="000000" w:themeColor="text1"/>
          <w:szCs w:val="28"/>
        </w:rPr>
        <w:t xml:space="preserve"> дар кадом шакл истифода шудаанд?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Од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142F47" w:rsidRPr="004829D3">
        <w:rPr>
          <w:rFonts w:ascii="Palatino Linotype" w:hAnsi="Palatino Linotype"/>
          <w:color w:val="000000" w:themeColor="text1"/>
          <w:szCs w:val="28"/>
        </w:rPr>
        <w:t xml:space="preserve"> ва махсус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A2B76" w:rsidRPr="004829D3">
        <w:rPr>
          <w:rFonts w:ascii="Palatino Linotype" w:hAnsi="Palatino Linotype"/>
          <w:color w:val="000000" w:themeColor="text1"/>
          <w:szCs w:val="28"/>
        </w:rPr>
        <w:t>Умуми ва хусус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A2B76" w:rsidRPr="004829D3">
        <w:rPr>
          <w:rFonts w:ascii="Palatino Linotype" w:hAnsi="Palatino Linotype"/>
          <w:color w:val="000000" w:themeColor="text1"/>
          <w:szCs w:val="28"/>
        </w:rPr>
        <w:t>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8A2B76" w:rsidRPr="004829D3">
        <w:rPr>
          <w:rFonts w:ascii="Palatino Linotype" w:hAnsi="Palatino Linotype"/>
          <w:color w:val="000000" w:themeColor="text1"/>
          <w:szCs w:val="28"/>
        </w:rPr>
        <w:t xml:space="preserve"> ва умум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B68A6" w:rsidRPr="004829D3">
        <w:rPr>
          <w:rFonts w:ascii="Palatino Linotype" w:hAnsi="Palatino Linotype"/>
          <w:color w:val="000000" w:themeColor="text1"/>
          <w:szCs w:val="28"/>
        </w:rPr>
        <w:t>Од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DB68A6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8A2B76" w:rsidRPr="004829D3">
        <w:rPr>
          <w:rFonts w:ascii="Palatino Linotype" w:hAnsi="Palatino Linotype"/>
          <w:color w:val="000000" w:themeColor="text1"/>
          <w:szCs w:val="28"/>
        </w:rPr>
        <w:t>ва хусус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B68A6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8A2B76" w:rsidRPr="004829D3">
        <w:rPr>
          <w:rFonts w:ascii="Palatino Linotype" w:hAnsi="Palatino Linotype"/>
          <w:color w:val="000000" w:themeColor="text1"/>
          <w:szCs w:val="28"/>
        </w:rPr>
        <w:t>алоншакл ва майдашакл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8A583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Чиро с</w:t>
      </w:r>
      <w:r w:rsidR="008A5831" w:rsidRPr="004829D3">
        <w:rPr>
          <w:rFonts w:ascii="Palatino Linotype" w:hAnsi="Palatino Linotype"/>
          <w:color w:val="000000" w:themeColor="text1"/>
          <w:szCs w:val="28"/>
        </w:rPr>
        <w:t>уръати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8A5831" w:rsidRPr="004829D3">
        <w:rPr>
          <w:rFonts w:ascii="Palatino Linotype" w:hAnsi="Palatino Linotype"/>
          <w:color w:val="000000" w:themeColor="text1"/>
          <w:szCs w:val="28"/>
        </w:rPr>
        <w:t>аввалаи тир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8A5831" w:rsidRPr="004829D3">
        <w:rPr>
          <w:rFonts w:ascii="Palatino Linotype" w:hAnsi="Palatino Linotype"/>
          <w:color w:val="000000" w:themeColor="text1"/>
          <w:szCs w:val="28"/>
        </w:rPr>
        <w:t>меноманд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Сур</w:t>
      </w:r>
      <w:r w:rsidR="008A5831" w:rsidRPr="004829D3">
        <w:rPr>
          <w:rFonts w:ascii="Palatino Linotype" w:hAnsi="Palatino Linotype"/>
          <w:color w:val="000000" w:themeColor="text1"/>
          <w:szCs w:val="28"/>
        </w:rPr>
        <w:t>ате, ки бо он тир аз мил мебарояд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,</w:t>
      </w:r>
      <w:r w:rsidR="008A5831" w:rsidRPr="004829D3">
        <w:rPr>
          <w:rFonts w:ascii="Palatino Linotype" w:hAnsi="Palatino Linotype"/>
          <w:color w:val="000000" w:themeColor="text1"/>
          <w:szCs w:val="28"/>
        </w:rPr>
        <w:t xml:space="preserve"> суръати аввалаи тир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2524F" w:rsidRPr="004829D3">
        <w:rPr>
          <w:rFonts w:ascii="Palatino Linotype" w:hAnsi="Palatino Linotype"/>
          <w:color w:val="000000" w:themeColor="text1"/>
          <w:szCs w:val="28"/>
        </w:rPr>
        <w:t>Суръате, ки бо он тир дар дохили мил харакат менамояд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,</w:t>
      </w:r>
      <w:r w:rsidR="00B2524F" w:rsidRPr="004829D3">
        <w:rPr>
          <w:rFonts w:ascii="Palatino Linotype" w:hAnsi="Palatino Linotype"/>
          <w:color w:val="000000" w:themeColor="text1"/>
          <w:szCs w:val="28"/>
        </w:rPr>
        <w:t xml:space="preserve"> суръати аввалаи тир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2524F" w:rsidRPr="004829D3">
        <w:rPr>
          <w:rFonts w:ascii="Palatino Linotype" w:hAnsi="Palatino Linotype"/>
          <w:color w:val="000000" w:themeColor="text1"/>
          <w:szCs w:val="28"/>
        </w:rPr>
        <w:t>Суръате, ки бо он тир аз дохили тирдон ба тарафи мил мебарояд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,</w:t>
      </w:r>
      <w:r w:rsidR="00B2524F" w:rsidRPr="004829D3">
        <w:rPr>
          <w:rFonts w:ascii="Palatino Linotype" w:hAnsi="Palatino Linotype"/>
          <w:color w:val="000000" w:themeColor="text1"/>
          <w:szCs w:val="28"/>
        </w:rPr>
        <w:t xml:space="preserve"> суръати аввалаи тир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71B6D" w:rsidRPr="004829D3">
        <w:rPr>
          <w:rFonts w:ascii="Palatino Linotype" w:hAnsi="Palatino Linotype"/>
          <w:color w:val="000000" w:themeColor="text1"/>
          <w:szCs w:val="28"/>
        </w:rPr>
        <w:t>Суръате, ки бо он тир ба нишон мерасад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,</w:t>
      </w:r>
      <w:r w:rsidR="00571B6D" w:rsidRPr="004829D3">
        <w:rPr>
          <w:rFonts w:ascii="Palatino Linotype" w:hAnsi="Palatino Linotype"/>
          <w:color w:val="000000" w:themeColor="text1"/>
          <w:szCs w:val="28"/>
        </w:rPr>
        <w:t xml:space="preserve"> суръати аввалаи тир номида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71B6D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571B6D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71B6D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47936" w:rsidRPr="004829D3">
        <w:rPr>
          <w:rFonts w:ascii="Palatino Linotype" w:hAnsi="Palatino Linotype"/>
          <w:color w:val="000000" w:themeColor="text1"/>
          <w:szCs w:val="28"/>
        </w:rPr>
        <w:t xml:space="preserve">Чиро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47936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7936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ангоми тирп</w:t>
      </w:r>
      <w:r w:rsidR="00503DF9" w:rsidRPr="004829D3">
        <w:rPr>
          <w:rFonts w:ascii="Palatino Linotype" w:hAnsi="Palatino Linotype"/>
          <w:color w:val="000000" w:themeColor="text1"/>
          <w:szCs w:val="28"/>
          <w:lang w:val="tg-Cyrl-TJ"/>
        </w:rPr>
        <w:t>а</w:t>
      </w:r>
      <w:r w:rsidR="001F3753" w:rsidRPr="004829D3">
        <w:rPr>
          <w:rFonts w:ascii="Palatino Linotype" w:hAnsi="Palatino Linotype"/>
          <w:color w:val="000000" w:themeColor="text1"/>
          <w:szCs w:val="28"/>
        </w:rPr>
        <w:t>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1F3753" w:rsidRPr="004829D3">
        <w:rPr>
          <w:rFonts w:ascii="Palatino Linotype" w:hAnsi="Palatino Linotype"/>
          <w:color w:val="000000" w:themeColor="text1"/>
          <w:szCs w:val="28"/>
        </w:rPr>
        <w:t xml:space="preserve"> газ на тан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F3753" w:rsidRPr="004829D3">
        <w:rPr>
          <w:rFonts w:ascii="Palatino Linotype" w:hAnsi="Palatino Linotype"/>
          <w:color w:val="000000" w:themeColor="text1"/>
          <w:szCs w:val="28"/>
        </w:rPr>
        <w:t>о тирро ба самти пеш, балки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F3753" w:rsidRPr="004829D3">
        <w:rPr>
          <w:rFonts w:ascii="Palatino Linotype" w:hAnsi="Palatino Linotype"/>
          <w:color w:val="000000" w:themeColor="text1"/>
          <w:szCs w:val="28"/>
        </w:rPr>
        <w:t xml:space="preserve">ро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F3753" w:rsidRPr="004829D3">
        <w:rPr>
          <w:rFonts w:ascii="Palatino Linotype" w:hAnsi="Palatino Linotype"/>
          <w:color w:val="000000" w:themeColor="text1"/>
          <w:szCs w:val="28"/>
        </w:rPr>
        <w:t>ам ба кафо тела меди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F3753" w:rsidRPr="004829D3">
        <w:rPr>
          <w:rFonts w:ascii="Palatino Linotype" w:hAnsi="Palatino Linotype"/>
          <w:color w:val="000000" w:themeColor="text1"/>
          <w:szCs w:val="28"/>
        </w:rPr>
        <w:t>ад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,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 xml:space="preserve"> 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 xml:space="preserve">олат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 xml:space="preserve">афопартоии 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F07525" w:rsidRPr="004829D3">
        <w:rPr>
          <w:rFonts w:ascii="Palatino Linotype" w:hAnsi="Palatino Linotype"/>
          <w:color w:val="000000" w:themeColor="text1"/>
          <w:szCs w:val="28"/>
        </w:rPr>
        <w:t>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>ангоми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F07525" w:rsidRPr="004829D3">
        <w:rPr>
          <w:rFonts w:ascii="Palatino Linotype" w:hAnsi="Palatino Linotype"/>
          <w:color w:val="000000" w:themeColor="text1"/>
          <w:szCs w:val="28"/>
        </w:rPr>
        <w:t>ба самт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07525" w:rsidRPr="004829D3">
        <w:rPr>
          <w:rFonts w:ascii="Palatino Linotype" w:hAnsi="Palatino Linotype"/>
          <w:color w:val="000000" w:themeColor="text1"/>
          <w:szCs w:val="28"/>
        </w:rPr>
        <w:t xml:space="preserve">ои пешу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07525" w:rsidRPr="004829D3">
        <w:rPr>
          <w:rFonts w:ascii="Palatino Linotype" w:hAnsi="Palatino Linotype"/>
          <w:color w:val="000000" w:themeColor="text1"/>
          <w:szCs w:val="28"/>
        </w:rPr>
        <w:t>афоро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D7403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F07525" w:rsidRPr="004829D3">
        <w:rPr>
          <w:rFonts w:ascii="Palatino Linotype" w:hAnsi="Palatino Linotype"/>
          <w:color w:val="000000" w:themeColor="text1"/>
          <w:szCs w:val="28"/>
        </w:rPr>
        <w:t>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23E63" w:rsidRPr="004829D3">
        <w:rPr>
          <w:rFonts w:ascii="Palatino Linotype" w:hAnsi="Palatino Linotype"/>
          <w:color w:val="000000" w:themeColor="text1"/>
          <w:szCs w:val="28"/>
        </w:rPr>
        <w:t xml:space="preserve">Расидани тир ба монеаро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23E63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23E63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06273" w:rsidRPr="004829D3">
        <w:rPr>
          <w:rFonts w:ascii="Palatino Linotype" w:hAnsi="Palatino Linotype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273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273" w:rsidRPr="004829D3">
        <w:rPr>
          <w:rFonts w:ascii="Palatino Linotype" w:hAnsi="Palatino Linotype"/>
          <w:color w:val="000000" w:themeColor="text1"/>
          <w:szCs w:val="28"/>
        </w:rPr>
        <w:t xml:space="preserve">ои аз монеа ба тарафи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06273" w:rsidRPr="004829D3">
        <w:rPr>
          <w:rFonts w:ascii="Palatino Linotype" w:hAnsi="Palatino Linotype"/>
          <w:color w:val="000000" w:themeColor="text1"/>
          <w:szCs w:val="28"/>
        </w:rPr>
        <w:t xml:space="preserve">афо баргаштани тирро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06273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6273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062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Дар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062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олат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оташ наги</w:t>
      </w:r>
      <w:r w:rsidR="007062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рифтани борут дар дохили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062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062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афопартоии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062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7633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Чиро пошназании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7633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меноманд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B3172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ӣ</w:t>
      </w:r>
      <w:r w:rsidR="007B3172" w:rsidRPr="004829D3">
        <w:rPr>
          <w:rFonts w:ascii="Palatino Linotype" w:hAnsi="Palatino Linotype"/>
          <w:color w:val="000000" w:themeColor="text1"/>
          <w:szCs w:val="28"/>
        </w:rPr>
        <w:t xml:space="preserve"> баръакси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B3172" w:rsidRPr="004829D3">
        <w:rPr>
          <w:rFonts w:ascii="Palatino Linotype" w:hAnsi="Palatino Linotype"/>
          <w:color w:val="000000" w:themeColor="text1"/>
          <w:szCs w:val="28"/>
        </w:rPr>
        <w:t xml:space="preserve">ро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B3172" w:rsidRPr="004829D3">
        <w:rPr>
          <w:rFonts w:ascii="Palatino Linotype" w:hAnsi="Palatino Linotype"/>
          <w:color w:val="000000" w:themeColor="text1"/>
          <w:szCs w:val="28"/>
        </w:rPr>
        <w:t>ангоми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B3172" w:rsidRPr="004829D3">
        <w:rPr>
          <w:rFonts w:ascii="Palatino Linotype" w:hAnsi="Palatino Linotype"/>
          <w:color w:val="000000" w:themeColor="text1"/>
          <w:szCs w:val="28"/>
        </w:rPr>
        <w:t xml:space="preserve"> пошназании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B3172" w:rsidRPr="004829D3">
        <w:rPr>
          <w:rFonts w:ascii="Palatino Linotype" w:hAnsi="Palatino Linotype"/>
          <w:color w:val="000000" w:themeColor="text1"/>
          <w:szCs w:val="28"/>
        </w:rPr>
        <w:t xml:space="preserve">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>ангоми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 ба самт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ои пешу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афоро 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 xml:space="preserve">пошназании 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>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Расидани тир ба монеаро </w:t>
      </w:r>
      <w:r w:rsidR="00503DF9" w:rsidRPr="004829D3">
        <w:rPr>
          <w:rFonts w:ascii="Palatino Linotype" w:hAnsi="Palatino Linotype"/>
          <w:color w:val="000000" w:themeColor="text1"/>
          <w:szCs w:val="28"/>
        </w:rPr>
        <w:t>пошназании</w:t>
      </w:r>
      <w:r w:rsidR="00503D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03D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>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ои аз монеа ба тарафи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афо баргаштани тирро 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пошназании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153BB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Дар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олат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оташ нагирифтани борут дар дохили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пошназании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53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 xml:space="preserve">ангоми парвози тир 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 xml:space="preserve">аво ба тир чанд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>увва таъсир мерасонад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2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>увва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Тан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 xml:space="preserve">о як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увва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 xml:space="preserve">Се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увва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Пан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4581C" w:rsidRPr="004829D3">
        <w:rPr>
          <w:rFonts w:ascii="Palatino Linotype" w:hAnsi="Palatino Linotype"/>
          <w:color w:val="000000" w:themeColor="text1"/>
          <w:szCs w:val="28"/>
        </w:rPr>
        <w:t>увва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94D7F" w:rsidRPr="004829D3">
        <w:rPr>
          <w:rFonts w:ascii="Palatino Linotype" w:hAnsi="Palatino Linotype"/>
          <w:color w:val="000000" w:themeColor="text1"/>
          <w:szCs w:val="28"/>
        </w:rPr>
        <w:t>да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94D7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94D7F" w:rsidRPr="004829D3">
        <w:rPr>
          <w:rFonts w:ascii="Palatino Linotype" w:hAnsi="Palatino Linotype"/>
          <w:color w:val="000000" w:themeColor="text1"/>
          <w:szCs w:val="28"/>
        </w:rPr>
        <w:t>увва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>ангоми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 xml:space="preserve">парвози тир 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>аво ба тир кадом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>увва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AB3D0F" w:rsidRPr="004829D3">
        <w:rPr>
          <w:rFonts w:ascii="Palatino Linotype" w:hAnsi="Palatino Linotype"/>
          <w:color w:val="000000" w:themeColor="text1"/>
          <w:szCs w:val="28"/>
        </w:rPr>
        <w:t xml:space="preserve"> таъсир мерасонад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>ваи вазнин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>увваи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 xml:space="preserve">аво </w:t>
      </w:r>
      <w:r w:rsidR="00730B8C" w:rsidRPr="004829D3">
        <w:rPr>
          <w:rFonts w:ascii="Palatino Linotype" w:hAnsi="Palatino Linotype"/>
          <w:color w:val="000000" w:themeColor="text1"/>
          <w:szCs w:val="28"/>
        </w:rPr>
        <w:t xml:space="preserve">ба тир </w:t>
      </w:r>
      <w:r w:rsidR="0070158E" w:rsidRPr="004829D3">
        <w:rPr>
          <w:rFonts w:ascii="Palatino Linotype" w:hAnsi="Palatino Linotype"/>
          <w:color w:val="000000" w:themeColor="text1"/>
          <w:szCs w:val="28"/>
        </w:rPr>
        <w:t>таъсир мерасонад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30B8C" w:rsidRPr="004829D3">
        <w:rPr>
          <w:rFonts w:ascii="Palatino Linotype" w:hAnsi="Palatino Linotype"/>
          <w:color w:val="000000" w:themeColor="text1"/>
          <w:szCs w:val="28"/>
        </w:rPr>
        <w:t xml:space="preserve">увваи кашиш ва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30B8C" w:rsidRPr="004829D3">
        <w:rPr>
          <w:rFonts w:ascii="Palatino Linotype" w:hAnsi="Palatino Linotype"/>
          <w:color w:val="000000" w:themeColor="text1"/>
          <w:szCs w:val="28"/>
        </w:rPr>
        <w:t>увваи афтиш ба тир таъсир мерасонад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>увваи баланд</w:t>
      </w:r>
      <w:r w:rsidR="00730B8C" w:rsidRPr="004829D3">
        <w:rPr>
          <w:rFonts w:ascii="Palatino Linotype" w:hAnsi="Palatino Linotype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30B8C" w:rsidRPr="004829D3">
        <w:rPr>
          <w:rFonts w:ascii="Palatino Linotype" w:hAnsi="Palatino Linotype"/>
          <w:color w:val="000000" w:themeColor="text1"/>
          <w:szCs w:val="28"/>
        </w:rPr>
        <w:t>увваи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 паст</w:t>
      </w:r>
      <w:r w:rsidR="00730B8C" w:rsidRPr="004829D3">
        <w:rPr>
          <w:rFonts w:ascii="Palatino Linotype" w:hAnsi="Palatino Linotype"/>
          <w:color w:val="000000" w:themeColor="text1"/>
          <w:szCs w:val="28"/>
        </w:rPr>
        <w:t xml:space="preserve"> ба тир таъсир мерасонад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увваи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аракат ва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>увваи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>аво ба тир таъсир мерасонад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увваи 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>суръат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 xml:space="preserve">вваи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="0003640C" w:rsidRPr="004829D3">
        <w:rPr>
          <w:rFonts w:ascii="Palatino Linotype" w:hAnsi="Palatino Linotype"/>
          <w:color w:val="000000" w:themeColor="text1"/>
          <w:szCs w:val="28"/>
        </w:rPr>
        <w:t xml:space="preserve"> ба тир таъсир мерасонад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91205" w:rsidRPr="004829D3">
        <w:rPr>
          <w:rFonts w:ascii="Palatino Linotype" w:hAnsi="Palatino Linotype"/>
          <w:color w:val="000000" w:themeColor="text1"/>
          <w:szCs w:val="28"/>
        </w:rPr>
        <w:t>увваи вазнин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91205" w:rsidRPr="004829D3">
        <w:rPr>
          <w:rFonts w:ascii="Palatino Linotype" w:hAnsi="Palatino Linotype"/>
          <w:color w:val="000000" w:themeColor="text1"/>
          <w:szCs w:val="28"/>
        </w:rPr>
        <w:t xml:space="preserve"> ба тир </w:t>
      </w:r>
      <w:r w:rsidR="00874B86" w:rsidRPr="004829D3">
        <w:rPr>
          <w:rFonts w:ascii="Palatino Linotype" w:hAnsi="Palatino Linotype"/>
          <w:color w:val="000000" w:themeColor="text1"/>
          <w:szCs w:val="28"/>
        </w:rPr>
        <w:t>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874B86" w:rsidRPr="004829D3">
        <w:rPr>
          <w:rFonts w:ascii="Palatino Linotype" w:hAnsi="Palatino Linotype"/>
          <w:color w:val="000000" w:themeColor="text1"/>
          <w:szCs w:val="28"/>
        </w:rPr>
        <w:t xml:space="preserve"> гуна таъсир мерасонад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874B86" w:rsidRPr="004829D3">
        <w:rPr>
          <w:rFonts w:ascii="Palatino Linotype" w:hAnsi="Palatino Linotype"/>
          <w:color w:val="000000" w:themeColor="text1"/>
          <w:szCs w:val="28"/>
        </w:rPr>
        <w:t>ваи вазнин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874B86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74B86" w:rsidRPr="004829D3">
        <w:rPr>
          <w:rFonts w:ascii="Palatino Linotype" w:hAnsi="Palatino Linotype"/>
          <w:color w:val="000000" w:themeColor="text1"/>
          <w:szCs w:val="28"/>
        </w:rPr>
        <w:t>арчи зиёдтар тирро ба поён</w:t>
      </w:r>
      <w:r w:rsidR="004C176C" w:rsidRPr="004829D3">
        <w:rPr>
          <w:rFonts w:ascii="Palatino Linotype" w:hAnsi="Palatino Linotype"/>
          <w:color w:val="000000" w:themeColor="text1"/>
          <w:szCs w:val="28"/>
        </w:rPr>
        <w:t xml:space="preserve"> аз самти партоиш фуруд меорад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 xml:space="preserve">увваи вазнини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>арчи зиёдтар тирро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 xml:space="preserve">ба </w:t>
      </w:r>
      <w:r w:rsidR="00BF1F65" w:rsidRPr="004829D3">
        <w:rPr>
          <w:rFonts w:ascii="Palatino Linotype" w:hAnsi="Palatino Linotype"/>
          <w:color w:val="000000" w:themeColor="text1"/>
          <w:szCs w:val="28"/>
        </w:rPr>
        <w:t>монеъа наздик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784AFA" w:rsidRPr="004829D3">
        <w:rPr>
          <w:rFonts w:ascii="Palatino Linotype" w:hAnsi="Palatino Linotype"/>
          <w:color w:val="000000" w:themeColor="text1"/>
          <w:szCs w:val="28"/>
        </w:rPr>
        <w:t>меорад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BF1F65" w:rsidRPr="004829D3">
        <w:rPr>
          <w:rFonts w:ascii="Palatino Linotype" w:hAnsi="Palatino Linotype"/>
          <w:color w:val="000000" w:themeColor="text1"/>
          <w:szCs w:val="28"/>
        </w:rPr>
        <w:t xml:space="preserve">увваи вазнини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F1F65" w:rsidRPr="004829D3">
        <w:rPr>
          <w:rFonts w:ascii="Palatino Linotype" w:hAnsi="Palatino Linotype"/>
          <w:color w:val="000000" w:themeColor="text1"/>
          <w:szCs w:val="28"/>
        </w:rPr>
        <w:t>арчи зиёдтар тирро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BF1F65" w:rsidRPr="004829D3">
        <w:rPr>
          <w:rFonts w:ascii="Palatino Linotype" w:hAnsi="Palatino Linotype"/>
          <w:color w:val="000000" w:themeColor="text1"/>
          <w:szCs w:val="28"/>
        </w:rPr>
        <w:t>ба боло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BF1F65" w:rsidRPr="004829D3">
        <w:rPr>
          <w:rFonts w:ascii="Palatino Linotype" w:hAnsi="Palatino Linotype"/>
          <w:color w:val="000000" w:themeColor="text1"/>
          <w:szCs w:val="28"/>
        </w:rPr>
        <w:t>ме</w:t>
      </w:r>
      <w:r w:rsidR="00F22DC1" w:rsidRPr="004829D3">
        <w:rPr>
          <w:rFonts w:ascii="Palatino Linotype" w:hAnsi="Palatino Linotype"/>
          <w:color w:val="000000" w:themeColor="text1"/>
          <w:szCs w:val="28"/>
        </w:rPr>
        <w:t>бард</w:t>
      </w:r>
      <w:r w:rsidR="00BF1F65" w:rsidRPr="004829D3">
        <w:rPr>
          <w:rFonts w:ascii="Palatino Linotype" w:hAnsi="Palatino Linotype"/>
          <w:color w:val="000000" w:themeColor="text1"/>
          <w:szCs w:val="28"/>
        </w:rPr>
        <w:t>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22DC1" w:rsidRPr="004829D3">
        <w:rPr>
          <w:rFonts w:ascii="Palatino Linotype" w:hAnsi="Palatino Linotype"/>
          <w:color w:val="000000" w:themeColor="text1"/>
          <w:szCs w:val="28"/>
        </w:rPr>
        <w:t xml:space="preserve">увваи вазнини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22DC1" w:rsidRPr="004829D3">
        <w:rPr>
          <w:rFonts w:ascii="Palatino Linotype" w:hAnsi="Palatino Linotype"/>
          <w:color w:val="000000" w:themeColor="text1"/>
          <w:szCs w:val="28"/>
        </w:rPr>
        <w:t>арчи зиёдтар тирро ба нишон мерасонад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22DC1" w:rsidRPr="004829D3">
        <w:rPr>
          <w:rFonts w:ascii="Palatino Linotype" w:hAnsi="Palatino Linotype"/>
          <w:color w:val="000000" w:themeColor="text1"/>
          <w:szCs w:val="28"/>
        </w:rPr>
        <w:t xml:space="preserve">увваи вазнини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20F91" w:rsidRPr="004829D3">
        <w:rPr>
          <w:rFonts w:ascii="Palatino Linotype" w:hAnsi="Palatino Linotype"/>
          <w:color w:val="000000" w:themeColor="text1"/>
          <w:szCs w:val="28"/>
        </w:rPr>
        <w:t>аракати тирро суст мегардонад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C176C" w:rsidRPr="004829D3">
        <w:rPr>
          <w:rFonts w:ascii="Palatino Linotype" w:hAnsi="Palatino Linotype"/>
          <w:color w:val="000000" w:themeColor="text1"/>
          <w:szCs w:val="28"/>
        </w:rPr>
        <w:t xml:space="preserve">увваи 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>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>аво</w:t>
      </w:r>
      <w:r w:rsidR="004C176C" w:rsidRPr="004829D3">
        <w:rPr>
          <w:rFonts w:ascii="Palatino Linotype" w:hAnsi="Palatino Linotype"/>
          <w:color w:val="000000" w:themeColor="text1"/>
          <w:szCs w:val="28"/>
        </w:rPr>
        <w:t xml:space="preserve"> ба тир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4C176C" w:rsidRPr="004829D3">
        <w:rPr>
          <w:rFonts w:ascii="Palatino Linotype" w:hAnsi="Palatino Linotype"/>
          <w:color w:val="000000" w:themeColor="text1"/>
          <w:szCs w:val="28"/>
        </w:rPr>
        <w:t xml:space="preserve"> гуна таъсир мерасонад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>ваи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 xml:space="preserve">аво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 xml:space="preserve">аракати тирро 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0A1E" w:rsidRPr="004829D3">
        <w:rPr>
          <w:rFonts w:ascii="Palatino Linotype" w:hAnsi="Palatino Linotype"/>
          <w:color w:val="000000" w:themeColor="text1"/>
          <w:szCs w:val="28"/>
        </w:rPr>
        <w:t>аво суст карда</w:t>
      </w:r>
      <w:r w:rsidR="006E4DA1" w:rsidRPr="004829D3">
        <w:rPr>
          <w:rFonts w:ascii="Palatino Linotype" w:hAnsi="Palatino Linotype"/>
          <w:color w:val="000000" w:themeColor="text1"/>
          <w:szCs w:val="28"/>
        </w:rPr>
        <w:t xml:space="preserve"> онро ба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E4DA1" w:rsidRPr="004829D3">
        <w:rPr>
          <w:rFonts w:ascii="Palatino Linotype" w:hAnsi="Palatino Linotype"/>
          <w:color w:val="000000" w:themeColor="text1"/>
          <w:szCs w:val="28"/>
        </w:rPr>
        <w:t>афо мепартояд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20F91" w:rsidRPr="004829D3">
        <w:rPr>
          <w:rFonts w:ascii="Palatino Linotype" w:hAnsi="Palatino Linotype"/>
          <w:color w:val="000000" w:themeColor="text1"/>
          <w:szCs w:val="28"/>
        </w:rPr>
        <w:t xml:space="preserve">увваи 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>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>аво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20F91" w:rsidRPr="004829D3">
        <w:rPr>
          <w:rFonts w:ascii="Palatino Linotype" w:hAnsi="Palatino Linotype"/>
          <w:color w:val="000000" w:themeColor="text1"/>
          <w:szCs w:val="28"/>
        </w:rPr>
        <w:t>арчи зиёдтар тирро ба поён аз самти партоиш фуруд меорад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>увваи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>аво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>арчи зиёдтар тирро ба монеъа наздик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42470" w:rsidRPr="004829D3">
        <w:rPr>
          <w:rFonts w:ascii="Palatino Linotype" w:hAnsi="Palatino Linotype"/>
          <w:color w:val="000000" w:themeColor="text1"/>
          <w:szCs w:val="28"/>
        </w:rPr>
        <w:t>меорад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увваи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аво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арчи зиёдтар тирро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ба боло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мебардорад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83B9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увваи 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 xml:space="preserve">овимати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аво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намегузорад, ки тир ба дигар тараф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3B9D" w:rsidRPr="004829D3">
        <w:rPr>
          <w:rFonts w:ascii="Palatino Linotype" w:hAnsi="Palatino Linotype"/>
          <w:color w:val="000000" w:themeColor="text1"/>
          <w:szCs w:val="28"/>
        </w:rPr>
        <w:t>аво 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69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D7836" w:rsidRPr="004829D3">
        <w:rPr>
          <w:rFonts w:ascii="Palatino Linotype" w:hAnsi="Palatino Linotype"/>
          <w:color w:val="000000" w:themeColor="text1"/>
          <w:szCs w:val="28"/>
        </w:rPr>
        <w:t>Чиро т</w:t>
      </w:r>
      <w:r w:rsidR="00953707" w:rsidRPr="004829D3">
        <w:rPr>
          <w:rFonts w:ascii="Palatino Linotype" w:hAnsi="Palatino Linotype"/>
          <w:color w:val="000000" w:themeColor="text1"/>
          <w:szCs w:val="28"/>
        </w:rPr>
        <w:t>р</w:t>
      </w:r>
      <w:r w:rsidR="00FD7836" w:rsidRPr="004829D3">
        <w:rPr>
          <w:rFonts w:ascii="Palatino Linotype" w:hAnsi="Palatino Linotype"/>
          <w:color w:val="000000" w:themeColor="text1"/>
          <w:szCs w:val="28"/>
        </w:rPr>
        <w:t>ае</w:t>
      </w:r>
      <w:r w:rsidR="00953707" w:rsidRPr="004829D3">
        <w:rPr>
          <w:rFonts w:ascii="Palatino Linotype" w:hAnsi="Palatino Linotype"/>
          <w:color w:val="000000" w:themeColor="text1"/>
          <w:szCs w:val="28"/>
        </w:rPr>
        <w:t>кторияи тир меноманд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53707" w:rsidRPr="004829D3">
        <w:rPr>
          <w:rFonts w:ascii="Palatino Linotype" w:hAnsi="Palatino Linotype"/>
          <w:color w:val="000000" w:themeColor="text1"/>
          <w:szCs w:val="28"/>
        </w:rPr>
        <w:t>Самти ка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B31088" w:rsidRPr="004829D3">
        <w:rPr>
          <w:rFonts w:ascii="Palatino Linotype" w:hAnsi="Palatino Linotype"/>
          <w:color w:val="000000" w:themeColor="text1"/>
          <w:szCs w:val="28"/>
        </w:rPr>
        <w:t xml:space="preserve">, ки маркази вазнинии тирро акс менамояд </w:t>
      </w:r>
      <w:r w:rsidR="00D37C8E" w:rsidRPr="004829D3">
        <w:rPr>
          <w:rFonts w:ascii="Palatino Linotype" w:hAnsi="Palatino Linotype"/>
          <w:color w:val="000000" w:themeColor="text1"/>
          <w:szCs w:val="28"/>
        </w:rPr>
        <w:t>траекторияи</w:t>
      </w:r>
      <w:r w:rsidR="00B31088" w:rsidRPr="004829D3">
        <w:rPr>
          <w:rFonts w:ascii="Palatino Linotype" w:hAnsi="Palatino Linotype"/>
          <w:color w:val="000000" w:themeColor="text1"/>
          <w:szCs w:val="28"/>
        </w:rPr>
        <w:t xml:space="preserve"> тир номида 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C20BA" w:rsidRPr="004829D3">
        <w:rPr>
          <w:rFonts w:ascii="Palatino Linotype" w:hAnsi="Palatino Linotype"/>
          <w:color w:val="000000" w:themeColor="text1"/>
          <w:szCs w:val="28"/>
        </w:rPr>
        <w:t>Самти росте, ки маркази сабукии тирро акс менамояд траекторияи тир номида мешавад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6665A" w:rsidRPr="004829D3">
        <w:rPr>
          <w:rFonts w:ascii="Palatino Linotype" w:hAnsi="Palatino Linotype"/>
          <w:color w:val="000000" w:themeColor="text1"/>
          <w:szCs w:val="28"/>
        </w:rPr>
        <w:t>Самти му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6665A" w:rsidRPr="004829D3">
        <w:rPr>
          <w:rFonts w:ascii="Palatino Linotype" w:hAnsi="Palatino Linotype"/>
          <w:color w:val="000000" w:themeColor="text1"/>
          <w:szCs w:val="28"/>
        </w:rPr>
        <w:t>обили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26665A" w:rsidRPr="004829D3">
        <w:rPr>
          <w:rFonts w:ascii="Palatino Linotype" w:hAnsi="Palatino Linotype"/>
          <w:color w:val="000000" w:themeColor="text1"/>
          <w:szCs w:val="28"/>
        </w:rPr>
        <w:t>тир траекторияи тир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36549" w:rsidRPr="004829D3">
        <w:rPr>
          <w:rFonts w:ascii="Palatino Linotype" w:hAnsi="Palatino Linotype"/>
          <w:color w:val="000000" w:themeColor="text1"/>
          <w:szCs w:val="28"/>
        </w:rPr>
        <w:t>Ба монеъа расидани тир,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26665A" w:rsidRPr="004829D3">
        <w:rPr>
          <w:rFonts w:ascii="Palatino Linotype" w:hAnsi="Palatino Linotype"/>
          <w:color w:val="000000" w:themeColor="text1"/>
          <w:szCs w:val="28"/>
        </w:rPr>
        <w:t>траекторияи тир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36549" w:rsidRPr="004829D3">
        <w:rPr>
          <w:rFonts w:ascii="Palatino Linotype" w:hAnsi="Palatino Linotype"/>
          <w:color w:val="000000" w:themeColor="text1"/>
          <w:szCs w:val="28"/>
        </w:rPr>
        <w:t>Аз милли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36549" w:rsidRPr="004829D3">
        <w:rPr>
          <w:rFonts w:ascii="Palatino Linotype" w:hAnsi="Palatino Linotype"/>
          <w:color w:val="000000" w:themeColor="text1"/>
          <w:szCs w:val="28"/>
        </w:rPr>
        <w:t xml:space="preserve"> баромадани тирро траекторияи тир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D58A3" w:rsidRPr="004829D3">
        <w:rPr>
          <w:rFonts w:ascii="Palatino Linotype" w:hAnsi="Palatino Linotype"/>
          <w:color w:val="000000" w:themeColor="text1"/>
          <w:szCs w:val="28"/>
        </w:rPr>
        <w:t>Тирпаронии рост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0D58A3" w:rsidRPr="004829D3">
        <w:rPr>
          <w:rFonts w:ascii="Palatino Linotype" w:hAnsi="Palatino Linotype"/>
          <w:color w:val="000000" w:themeColor="text1"/>
          <w:szCs w:val="28"/>
        </w:rPr>
        <w:t xml:space="preserve"> намуди тирпаронист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86E49" w:rsidRPr="004829D3">
        <w:rPr>
          <w:rFonts w:ascii="Palatino Linotype" w:hAnsi="Palatino Linotype"/>
          <w:color w:val="000000" w:themeColor="text1"/>
          <w:szCs w:val="28"/>
        </w:rPr>
        <w:t>Тирпаронии рост-он навъи тирпарониеро меноманд, ки дар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86E49" w:rsidRPr="004829D3">
        <w:rPr>
          <w:rFonts w:ascii="Palatino Linotype" w:hAnsi="Palatino Linotype"/>
          <w:color w:val="000000" w:themeColor="text1"/>
          <w:szCs w:val="28"/>
        </w:rPr>
        <w:t xml:space="preserve">ти парвози тир </w:t>
      </w:r>
      <w:r w:rsidR="00D37C8E" w:rsidRPr="004829D3">
        <w:rPr>
          <w:rFonts w:ascii="Palatino Linotype" w:hAnsi="Palatino Linotype"/>
          <w:color w:val="000000" w:themeColor="text1"/>
          <w:szCs w:val="28"/>
        </w:rPr>
        <w:t>траектория</w:t>
      </w:r>
      <w:r w:rsidR="00786E49" w:rsidRPr="004829D3">
        <w:rPr>
          <w:rFonts w:ascii="Palatino Linotype" w:hAnsi="Palatino Linotype"/>
          <w:color w:val="000000" w:themeColor="text1"/>
          <w:szCs w:val="28"/>
        </w:rPr>
        <w:t xml:space="preserve">и он дар болои самти хати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86E49" w:rsidRPr="004829D3">
        <w:rPr>
          <w:rFonts w:ascii="Palatino Linotype" w:hAnsi="Palatino Linotype"/>
          <w:color w:val="000000" w:themeColor="text1"/>
          <w:szCs w:val="28"/>
        </w:rPr>
        <w:t>аракатиш боло намебарояд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55405" w:rsidRPr="004829D3">
        <w:rPr>
          <w:rFonts w:ascii="Palatino Linotype" w:hAnsi="Palatino Linotype"/>
          <w:color w:val="000000" w:themeColor="text1"/>
          <w:szCs w:val="28"/>
        </w:rPr>
        <w:t>Тирпар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онии рост</w:t>
      </w:r>
      <w:r w:rsidR="00855405" w:rsidRPr="004829D3">
        <w:rPr>
          <w:rFonts w:ascii="Palatino Linotype" w:hAnsi="Palatino Linotype"/>
          <w:color w:val="000000" w:themeColor="text1"/>
          <w:szCs w:val="28"/>
        </w:rPr>
        <w:t xml:space="preserve"> он навъи тирпарониеро меноманд, ки тири ба нишон гирифта бе монеъа ба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854A2A" w:rsidRPr="004829D3">
        <w:rPr>
          <w:rFonts w:ascii="Palatino Linotype" w:hAnsi="Palatino Linotype"/>
          <w:color w:val="000000" w:themeColor="text1"/>
          <w:szCs w:val="28"/>
        </w:rPr>
        <w:t>ойяш 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Тирпаронии рост</w:t>
      </w:r>
      <w:r w:rsidR="00854A2A" w:rsidRPr="004829D3">
        <w:rPr>
          <w:rFonts w:ascii="Palatino Linotype" w:hAnsi="Palatino Linotype"/>
          <w:color w:val="000000" w:themeColor="text1"/>
          <w:szCs w:val="28"/>
        </w:rPr>
        <w:t xml:space="preserve"> он навъи тирпарониеро меноманд, ки тири паронидашуда ба дигар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854A2A" w:rsidRPr="004829D3">
        <w:rPr>
          <w:rFonts w:ascii="Palatino Linotype" w:hAnsi="Palatino Linotype"/>
          <w:color w:val="000000" w:themeColor="text1"/>
          <w:szCs w:val="28"/>
        </w:rPr>
        <w:t>ой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54A2A" w:rsidRPr="004829D3">
        <w:rPr>
          <w:rFonts w:ascii="Palatino Linotype" w:hAnsi="Palatino Linotype"/>
          <w:color w:val="000000" w:themeColor="text1"/>
          <w:szCs w:val="28"/>
        </w:rPr>
        <w:t>о бар нахурда ба монеъа 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Тирпаронии рост</w:t>
      </w:r>
      <w:r w:rsidR="00854A2A" w:rsidRPr="004829D3">
        <w:rPr>
          <w:rFonts w:ascii="Palatino Linotype" w:hAnsi="Palatino Linotype"/>
          <w:color w:val="000000" w:themeColor="text1"/>
          <w:szCs w:val="28"/>
        </w:rPr>
        <w:t xml:space="preserve"> он навъи тирпарониеро меноманд, ки </w:t>
      </w:r>
      <w:r w:rsidR="005F2E62" w:rsidRPr="004829D3">
        <w:rPr>
          <w:rFonts w:ascii="Palatino Linotype" w:hAnsi="Palatino Linotype"/>
          <w:color w:val="000000" w:themeColor="text1"/>
          <w:szCs w:val="28"/>
        </w:rPr>
        <w:t>тир нишон гирифта баъд парронида 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F2E62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5F2E62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F2E62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81793" w:rsidRPr="004829D3">
        <w:rPr>
          <w:rFonts w:ascii="Palatino Linotype" w:hAnsi="Palatino Linotype"/>
          <w:color w:val="000000" w:themeColor="text1"/>
          <w:szCs w:val="28"/>
        </w:rPr>
        <w:t>Норин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481793" w:rsidRPr="004829D3">
        <w:rPr>
          <w:rFonts w:ascii="Palatino Linotype" w:hAnsi="Palatino Linotype"/>
          <w:color w:val="000000" w:themeColor="text1"/>
          <w:szCs w:val="28"/>
        </w:rPr>
        <w:t>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1793" w:rsidRPr="004829D3">
        <w:rPr>
          <w:rFonts w:ascii="Palatino Linotype" w:hAnsi="Palatino Linotype"/>
          <w:color w:val="000000" w:themeColor="text1"/>
          <w:szCs w:val="28"/>
        </w:rPr>
        <w:t xml:space="preserve">ои дасти 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81793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81793" w:rsidRPr="004829D3">
        <w:rPr>
          <w:rFonts w:ascii="Palatino Linotype" w:hAnsi="Palatino Linotype"/>
          <w:color w:val="000000" w:themeColor="text1"/>
          <w:szCs w:val="28"/>
        </w:rPr>
        <w:t>о иборат</w:t>
      </w:r>
      <w:r w:rsidR="0023217A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481793" w:rsidRPr="004829D3">
        <w:rPr>
          <w:rFonts w:ascii="Palatino Linotype" w:hAnsi="Palatino Linotype"/>
          <w:color w:val="000000" w:themeColor="text1"/>
          <w:szCs w:val="28"/>
        </w:rPr>
        <w:t>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4817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ана,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817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имоти тарканда, сарпуш, сарпуши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817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офизат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4817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найча</w:t>
      </w:r>
      <w:r w:rsidR="003006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таркиш, ма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3006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3006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тарканда,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3006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исми поён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3006D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сарпуши поён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7287" w:rsidRPr="004829D3">
        <w:rPr>
          <w:rFonts w:ascii="Palatino Linotype" w:hAnsi="Palatino Linotype"/>
          <w:color w:val="000000" w:themeColor="text1"/>
          <w:szCs w:val="28"/>
        </w:rPr>
        <w:t xml:space="preserve">Рукаши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97287" w:rsidRPr="004829D3">
        <w:rPr>
          <w:rFonts w:ascii="Palatino Linotype" w:hAnsi="Palatino Linotype"/>
          <w:color w:val="000000" w:themeColor="text1"/>
          <w:szCs w:val="28"/>
        </w:rPr>
        <w:t xml:space="preserve">уттии мил, зерчуби мил,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97287" w:rsidRPr="004829D3">
        <w:rPr>
          <w:rFonts w:ascii="Palatino Linotype" w:hAnsi="Palatino Linotype"/>
          <w:color w:val="000000" w:themeColor="text1"/>
          <w:szCs w:val="28"/>
        </w:rPr>
        <w:t>уланг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П</w:t>
      </w:r>
      <w:r w:rsidR="005A7810" w:rsidRPr="004829D3">
        <w:rPr>
          <w:rFonts w:ascii="Palatino Linotype" w:hAnsi="Palatino Linotype"/>
          <w:color w:val="000000" w:themeColor="text1"/>
          <w:szCs w:val="28"/>
        </w:rPr>
        <w:t>ружина, сутунаки пешбар. пайвандак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97287" w:rsidRPr="004829D3">
        <w:rPr>
          <w:rFonts w:ascii="Palatino Linotype" w:hAnsi="Palatino Linotype"/>
          <w:color w:val="000000" w:themeColor="text1"/>
          <w:szCs w:val="28"/>
        </w:rPr>
        <w:t>уланг</w:t>
      </w:r>
      <w:r w:rsidR="00554351" w:rsidRPr="004829D3">
        <w:rPr>
          <w:rFonts w:ascii="Palatino Linotype" w:hAnsi="Palatino Linotype"/>
          <w:color w:val="000000" w:themeColor="text1"/>
          <w:szCs w:val="28"/>
        </w:rPr>
        <w:t>, даромадго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54351" w:rsidRPr="004829D3">
        <w:rPr>
          <w:rFonts w:ascii="Palatino Linotype" w:hAnsi="Palatino Linotype"/>
          <w:color w:val="000000" w:themeColor="text1"/>
          <w:szCs w:val="28"/>
        </w:rPr>
        <w:t>и тир, рахи буриш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A7B8A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554351" w:rsidRPr="004829D3">
        <w:rPr>
          <w:rFonts w:ascii="Palatino Linotype" w:hAnsi="Palatino Linotype"/>
          <w:color w:val="000000" w:themeColor="text1"/>
          <w:szCs w:val="28"/>
        </w:rPr>
        <w:t xml:space="preserve">ирдон, </w:t>
      </w:r>
      <w:r w:rsidR="005A7B8A" w:rsidRPr="004829D3">
        <w:rPr>
          <w:rFonts w:ascii="Palatino Linotype" w:hAnsi="Palatino Linotype"/>
          <w:color w:val="000000" w:themeColor="text1"/>
          <w:szCs w:val="28"/>
        </w:rPr>
        <w:t xml:space="preserve">рукаши мил,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A7B8A" w:rsidRPr="004829D3">
        <w:rPr>
          <w:rFonts w:ascii="Palatino Linotype" w:hAnsi="Palatino Linotype"/>
          <w:color w:val="000000" w:themeColor="text1"/>
          <w:szCs w:val="28"/>
        </w:rPr>
        <w:t>уланг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56950" w:rsidRPr="004829D3">
        <w:rPr>
          <w:rFonts w:ascii="Palatino Linotype" w:hAnsi="Palatino Linotype"/>
          <w:color w:val="000000" w:themeColor="text1"/>
          <w:szCs w:val="28"/>
        </w:rPr>
        <w:t>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56950" w:rsidRPr="004829D3">
        <w:rPr>
          <w:rFonts w:ascii="Palatino Linotype" w:hAnsi="Palatino Linotype"/>
          <w:color w:val="000000" w:themeColor="text1"/>
          <w:szCs w:val="28"/>
        </w:rPr>
        <w:t>о ба кадом навъ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E56950" w:rsidRPr="004829D3">
        <w:rPr>
          <w:rFonts w:ascii="Palatino Linotype" w:hAnsi="Palatino Linotype"/>
          <w:color w:val="000000" w:themeColor="text1"/>
          <w:szCs w:val="28"/>
        </w:rPr>
        <w:t>о чудо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 w:rsidR="00BA1C8A" w:rsidRPr="004829D3">
        <w:rPr>
          <w:rFonts w:ascii="Palatino Linotype" w:hAnsi="Palatino Linotype"/>
          <w:color w:val="000000" w:themeColor="text1"/>
          <w:szCs w:val="28"/>
        </w:rPr>
        <w:t>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A1C8A" w:rsidRPr="004829D3">
        <w:rPr>
          <w:rFonts w:ascii="Palatino Linotype" w:hAnsi="Palatino Linotype"/>
          <w:color w:val="000000" w:themeColor="text1"/>
          <w:szCs w:val="28"/>
        </w:rPr>
        <w:t>ои зидитанки ва мин</w:t>
      </w:r>
      <w:r w:rsidR="0023217A" w:rsidRPr="004829D3">
        <w:rPr>
          <w:rFonts w:ascii="Palatino Linotype" w:hAnsi="Palatino Linotype"/>
          <w:color w:val="000000" w:themeColor="text1"/>
          <w:szCs w:val="28"/>
        </w:rPr>
        <w:t>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A1C8A" w:rsidRPr="004829D3">
        <w:rPr>
          <w:rFonts w:ascii="Palatino Linotype" w:hAnsi="Palatino Linotype"/>
          <w:color w:val="000000" w:themeColor="text1"/>
          <w:szCs w:val="28"/>
        </w:rPr>
        <w:t>ои зидди пиёдагард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о зудтарканда ва 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ои дертарканда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ои баландсадо ва 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ои пастсадо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25A6B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 xml:space="preserve"> зерихок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 xml:space="preserve"> ва 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>ои зерирег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>Мина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 xml:space="preserve">о 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B7970" w:rsidRPr="004829D3">
        <w:rPr>
          <w:rFonts w:ascii="Palatino Linotype" w:hAnsi="Palatino Linotype"/>
          <w:color w:val="000000" w:themeColor="text1"/>
          <w:szCs w:val="28"/>
        </w:rPr>
        <w:t>о иборатанд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hAnsi="Palatino Linotype"/>
          <w:color w:val="000000" w:themeColor="text1"/>
          <w:szCs w:val="28"/>
          <w:lang w:val="tg-Cyrl-TJ"/>
        </w:rPr>
        <w:t>К</w:t>
      </w:r>
      <w:r w:rsidR="00BB112D" w:rsidRPr="004829D3">
        <w:rPr>
          <w:rFonts w:ascii="Palatino Linotype" w:hAnsi="Palatino Linotype"/>
          <w:color w:val="000000" w:themeColor="text1"/>
          <w:szCs w:val="28"/>
        </w:rPr>
        <w:t>орпус (охан, чуб, пласмасса</w:t>
      </w:r>
      <w:r>
        <w:rPr>
          <w:rFonts w:ascii="Palatino Linotype" w:hAnsi="Palatino Linotype"/>
          <w:color w:val="000000" w:themeColor="text1"/>
          <w:szCs w:val="28"/>
        </w:rPr>
        <w:t xml:space="preserve">) </w:t>
      </w:r>
      <w:r w:rsidR="00BB112D" w:rsidRPr="004829D3">
        <w:rPr>
          <w:rFonts w:ascii="Palatino Linotype" w:hAnsi="Palatino Linotype"/>
          <w:color w:val="000000" w:themeColor="text1"/>
          <w:szCs w:val="28"/>
        </w:rPr>
        <w:t>, заряди моддии тарканда, детанатор</w:t>
      </w:r>
      <w:r w:rsidR="005226A9" w:rsidRPr="004829D3">
        <w:rPr>
          <w:rFonts w:ascii="Palatino Linotype" w:hAnsi="Palatino Linotype"/>
          <w:color w:val="000000" w:themeColor="text1"/>
          <w:szCs w:val="28"/>
        </w:rPr>
        <w:t>и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226A9" w:rsidRPr="004829D3">
        <w:rPr>
          <w:rFonts w:ascii="Palatino Linotype" w:hAnsi="Palatino Linotype"/>
          <w:color w:val="000000" w:themeColor="text1"/>
          <w:szCs w:val="28"/>
        </w:rPr>
        <w:t>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226A9" w:rsidRPr="004829D3">
        <w:rPr>
          <w:rFonts w:ascii="Palatino Linotype" w:hAnsi="Palatino Linotype"/>
          <w:color w:val="000000" w:themeColor="text1"/>
          <w:szCs w:val="28"/>
        </w:rPr>
        <w:t>Корпус, тасмача, моехои тарканда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226A9" w:rsidRPr="004829D3">
        <w:rPr>
          <w:rFonts w:ascii="Palatino Linotype" w:hAnsi="Palatino Linotype"/>
          <w:color w:val="000000" w:themeColor="text1"/>
          <w:szCs w:val="28"/>
        </w:rPr>
        <w:t>Корпус, борут, дроб ва карте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F3449" w:rsidRPr="004829D3">
        <w:rPr>
          <w:rFonts w:ascii="Palatino Linotype" w:hAnsi="Palatino Linotype"/>
          <w:color w:val="000000" w:themeColor="text1"/>
          <w:szCs w:val="28"/>
        </w:rPr>
        <w:t xml:space="preserve">Детанатор,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F3449" w:rsidRPr="004829D3">
        <w:rPr>
          <w:rFonts w:ascii="Palatino Linotype" w:hAnsi="Palatino Linotype"/>
          <w:color w:val="000000" w:themeColor="text1"/>
          <w:szCs w:val="28"/>
        </w:rPr>
        <w:t>алкача, тасма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F344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Детанатор, </w:t>
      </w:r>
      <w:r w:rsidR="0070222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сарпуш,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0222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алкача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ED3B3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утри туфангчаи Макаров ба чанд баробар аст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</w:t>
      </w:r>
      <w:r w:rsidR="00ED3B3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D3B3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7,62мм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65C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5,45мм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65C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 мм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65C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5412F" w:rsidRPr="004829D3">
        <w:rPr>
          <w:rFonts w:ascii="Palatino Linotype" w:hAnsi="Palatino Linotype"/>
          <w:color w:val="000000" w:themeColor="text1"/>
          <w:szCs w:val="28"/>
        </w:rPr>
        <w:t>Дар яроки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35412F" w:rsidRPr="004829D3">
        <w:rPr>
          <w:rFonts w:ascii="Palatino Linotype" w:hAnsi="Palatino Linotype"/>
          <w:color w:val="000000" w:themeColor="text1"/>
          <w:szCs w:val="28"/>
        </w:rPr>
        <w:t xml:space="preserve">аи Калашников </w:t>
      </w:r>
      <w:r w:rsidR="001D243D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35412F" w:rsidRPr="004829D3">
        <w:rPr>
          <w:rFonts w:ascii="Palatino Linotype" w:hAnsi="Palatino Linotype"/>
          <w:color w:val="000000" w:themeColor="text1"/>
          <w:szCs w:val="28"/>
        </w:rPr>
        <w:t>еханизми баргарданда барои чи пешбини шудааст</w:t>
      </w:r>
      <w:r w:rsidR="00E73C8E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5412F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0962AC" w:rsidRPr="004829D3">
        <w:rPr>
          <w:rFonts w:ascii="Palatino Linotype" w:hAnsi="Palatino Linotype"/>
          <w:color w:val="000000" w:themeColor="text1"/>
          <w:szCs w:val="28"/>
        </w:rPr>
        <w:t xml:space="preserve">еханзми баргарданда барои бозгаштани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962AC" w:rsidRPr="004829D3">
        <w:rPr>
          <w:rFonts w:ascii="Palatino Linotype" w:hAnsi="Palatino Linotype"/>
          <w:color w:val="000000" w:themeColor="text1"/>
          <w:szCs w:val="28"/>
        </w:rPr>
        <w:t xml:space="preserve">улангдони мил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962AC" w:rsidRPr="004829D3">
        <w:rPr>
          <w:rFonts w:ascii="Palatino Linotype" w:hAnsi="Palatino Linotype"/>
          <w:color w:val="000000" w:themeColor="text1"/>
          <w:szCs w:val="28"/>
        </w:rPr>
        <w:t>олати аввалааш 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5412F" w:rsidRPr="004829D3">
        <w:rPr>
          <w:rFonts w:ascii="Palatino Linotype" w:hAnsi="Palatino Linotype"/>
          <w:color w:val="000000" w:themeColor="text1"/>
          <w:szCs w:val="28"/>
        </w:rPr>
        <w:t xml:space="preserve">Механизми баргарданда барои </w:t>
      </w:r>
      <w:r w:rsidR="00323CB2" w:rsidRPr="004829D3">
        <w:rPr>
          <w:rFonts w:ascii="Palatino Linotype" w:hAnsi="Palatino Linotype"/>
          <w:color w:val="000000" w:themeColor="text1"/>
          <w:szCs w:val="28"/>
        </w:rPr>
        <w:t>зарба задан ба кортус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35412F" w:rsidRPr="004829D3">
        <w:rPr>
          <w:rFonts w:ascii="Palatino Linotype" w:hAnsi="Palatino Linotype"/>
          <w:color w:val="000000" w:themeColor="text1"/>
          <w:szCs w:val="28"/>
        </w:rPr>
        <w:t>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23CB2" w:rsidRPr="004829D3">
        <w:rPr>
          <w:rFonts w:ascii="Palatino Linotype" w:hAnsi="Palatino Linotype"/>
          <w:color w:val="000000" w:themeColor="text1"/>
          <w:szCs w:val="28"/>
        </w:rPr>
        <w:t>Механизми баргарданда барои бархурдан ба сузан 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23CB2" w:rsidRPr="004829D3">
        <w:rPr>
          <w:rFonts w:ascii="Palatino Linotype" w:hAnsi="Palatino Linotype"/>
          <w:color w:val="000000" w:themeColor="text1"/>
          <w:szCs w:val="28"/>
        </w:rPr>
        <w:t xml:space="preserve">Механизми баргарданда барои 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>берун партофтани кортус</w:t>
      </w:r>
      <w:r w:rsidR="00323CB2" w:rsidRPr="004829D3">
        <w:rPr>
          <w:rFonts w:ascii="Palatino Linotype" w:hAnsi="Palatino Linotype"/>
          <w:color w:val="000000" w:themeColor="text1"/>
          <w:szCs w:val="28"/>
        </w:rPr>
        <w:t xml:space="preserve"> пешбини шудааст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 xml:space="preserve">Механизми баргарданда барои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 xml:space="preserve">олати аввала гузоштани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512C8" w:rsidRPr="004829D3">
        <w:rPr>
          <w:rFonts w:ascii="Palatino Linotype" w:hAnsi="Palatino Linotype"/>
          <w:color w:val="000000" w:themeColor="text1"/>
          <w:szCs w:val="28"/>
        </w:rPr>
        <w:t>аракаткунанда 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3434D" w:rsidRPr="004829D3">
        <w:rPr>
          <w:rFonts w:ascii="Palatino Linotype" w:hAnsi="Palatino Linotype"/>
          <w:color w:val="000000" w:themeColor="text1"/>
          <w:szCs w:val="28"/>
        </w:rPr>
        <w:t>Изи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3434D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705AD8" w:rsidRPr="004829D3">
        <w:rPr>
          <w:rFonts w:ascii="Palatino Linotype" w:hAnsi="Palatino Linotype"/>
          <w:color w:val="000000" w:themeColor="text1"/>
          <w:szCs w:val="28"/>
        </w:rPr>
        <w:t xml:space="preserve"> дар нуги тир аз </w:t>
      </w:r>
      <w:r w:rsidR="007F5ED6" w:rsidRPr="004829D3">
        <w:rPr>
          <w:rFonts w:ascii="Palatino Linotype" w:hAnsi="Palatino Linotype"/>
          <w:color w:val="000000" w:themeColor="text1"/>
          <w:szCs w:val="28"/>
        </w:rPr>
        <w:t xml:space="preserve">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F5ED6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F5ED6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F5ED6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705AD8" w:rsidRPr="004829D3">
        <w:rPr>
          <w:rFonts w:ascii="Palatino Linotype" w:hAnsi="Palatino Linotype"/>
          <w:color w:val="000000" w:themeColor="text1"/>
          <w:szCs w:val="28"/>
        </w:rPr>
        <w:t xml:space="preserve"> оташфишони Калашников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705AD8" w:rsidRPr="004829D3">
        <w:rPr>
          <w:rFonts w:ascii="Palatino Linotype" w:hAnsi="Palatino Linotype"/>
          <w:color w:val="000000" w:themeColor="text1"/>
          <w:szCs w:val="28"/>
        </w:rPr>
        <w:t>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05AD8" w:rsidRPr="004829D3">
        <w:rPr>
          <w:rFonts w:ascii="Palatino Linotype" w:hAnsi="Palatino Linotype"/>
          <w:color w:val="000000" w:themeColor="text1"/>
          <w:szCs w:val="28"/>
        </w:rPr>
        <w:t>и меомнанд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86F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86F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86F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ошияи рахна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86F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сурохи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86F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тар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486F9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иши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4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чуяк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A54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мили ярок ва аз зарбазанак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11D1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з</w:t>
      </w:r>
      <w:r w:rsidR="00BA54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арбазанак ва аз капаки партоянда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11D1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сузан ва аз затвор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11D1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сузан ва аз чуяк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11D1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73C8E" w:rsidRPr="004829D3">
        <w:rPr>
          <w:rFonts w:ascii="Palatino Linotype" w:hAnsi="Palatino Linotype"/>
          <w:color w:val="000000" w:themeColor="text1"/>
          <w:szCs w:val="28"/>
        </w:rPr>
        <w:t>Дар яроки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E73C8E" w:rsidRPr="004829D3">
        <w:rPr>
          <w:rFonts w:ascii="Palatino Linotype" w:hAnsi="Palatino Linotype"/>
          <w:color w:val="000000" w:themeColor="text1"/>
          <w:szCs w:val="28"/>
        </w:rPr>
        <w:t xml:space="preserve">аи Калашников 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>сарпуш</w:t>
      </w:r>
      <w:r w:rsidR="001D243D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E73C8E" w:rsidRPr="004829D3">
        <w:rPr>
          <w:rFonts w:ascii="Palatino Linotype" w:hAnsi="Palatino Linotype"/>
          <w:color w:val="000000" w:themeColor="text1"/>
          <w:szCs w:val="28"/>
        </w:rPr>
        <w:t>барои чи пешбини 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hAnsi="Palatino Linotype"/>
          <w:color w:val="000000" w:themeColor="text1"/>
          <w:szCs w:val="28"/>
          <w:lang w:val="tg-Cyrl-TJ"/>
        </w:rPr>
        <w:t>С</w:t>
      </w:r>
      <w:r w:rsidR="001D243D" w:rsidRPr="004829D3">
        <w:rPr>
          <w:rFonts w:ascii="Palatino Linotype" w:hAnsi="Palatino Linotype"/>
          <w:color w:val="000000" w:themeColor="text1"/>
          <w:szCs w:val="28"/>
        </w:rPr>
        <w:t>арпуш барои мувофи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D243D" w:rsidRPr="004829D3">
        <w:rPr>
          <w:rFonts w:ascii="Palatino Linotype" w:hAnsi="Palatino Linotype"/>
          <w:color w:val="000000" w:themeColor="text1"/>
          <w:szCs w:val="28"/>
        </w:rPr>
        <w:t xml:space="preserve"> сохтани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D243D" w:rsidRPr="004829D3">
        <w:rPr>
          <w:rFonts w:ascii="Palatino Linotype" w:hAnsi="Palatino Linotype"/>
          <w:color w:val="000000" w:themeColor="text1"/>
          <w:szCs w:val="28"/>
        </w:rPr>
        <w:t>аракат ва эмин доштан аз сухтан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 xml:space="preserve">и даст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>ангоми тирпарони 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>Сарпуш барои мувофи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 xml:space="preserve"> сохтани дигар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E209B" w:rsidRPr="004829D3">
        <w:rPr>
          <w:rFonts w:ascii="Palatino Linotype" w:hAnsi="Palatino Linotype"/>
          <w:color w:val="000000" w:themeColor="text1"/>
          <w:szCs w:val="28"/>
        </w:rPr>
        <w:t xml:space="preserve"> 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7338D" w:rsidRPr="004829D3">
        <w:rPr>
          <w:rFonts w:ascii="Palatino Linotype" w:hAnsi="Palatino Linotype"/>
          <w:color w:val="000000" w:themeColor="text1"/>
          <w:szCs w:val="28"/>
        </w:rPr>
        <w:t>Сарпуш барои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A0E07" w:rsidRPr="004829D3">
        <w:rPr>
          <w:rFonts w:ascii="Palatino Linotype" w:hAnsi="Palatino Linotype"/>
          <w:color w:val="000000" w:themeColor="text1"/>
          <w:szCs w:val="28"/>
        </w:rPr>
        <w:t>муста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A0E07" w:rsidRPr="004829D3">
        <w:rPr>
          <w:rFonts w:ascii="Palatino Linotype" w:hAnsi="Palatino Linotype"/>
          <w:color w:val="000000" w:themeColor="text1"/>
          <w:szCs w:val="28"/>
        </w:rPr>
        <w:t>кам намудани затвор пешбини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7338D" w:rsidRPr="004829D3">
        <w:rPr>
          <w:rFonts w:ascii="Palatino Linotype" w:hAnsi="Palatino Linotype"/>
          <w:color w:val="000000" w:themeColor="text1"/>
          <w:szCs w:val="28"/>
        </w:rPr>
        <w:t xml:space="preserve">Сарпуш барои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7338D" w:rsidRPr="004829D3">
        <w:rPr>
          <w:rFonts w:ascii="Palatino Linotype" w:hAnsi="Palatino Linotype"/>
          <w:color w:val="000000" w:themeColor="text1"/>
          <w:szCs w:val="28"/>
        </w:rPr>
        <w:t xml:space="preserve">имояи тир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7338D" w:rsidRPr="004829D3">
        <w:rPr>
          <w:rFonts w:ascii="Palatino Linotype" w:hAnsi="Palatino Linotype"/>
          <w:color w:val="000000" w:themeColor="text1"/>
          <w:szCs w:val="28"/>
        </w:rPr>
        <w:t>ангоми тирпарони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A0E07" w:rsidRPr="004829D3">
        <w:rPr>
          <w:rFonts w:ascii="Palatino Linotype" w:hAnsi="Palatino Linotype"/>
          <w:color w:val="000000" w:themeColor="text1"/>
          <w:szCs w:val="28"/>
        </w:rPr>
        <w:t>пешбини шудааст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35E1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735E1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35E1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F1EA4" w:rsidRPr="004829D3">
        <w:rPr>
          <w:rFonts w:ascii="Palatino Linotype" w:hAnsi="Palatino Linotype"/>
          <w:color w:val="000000" w:themeColor="text1"/>
          <w:szCs w:val="28"/>
        </w:rPr>
        <w:t>Тири рахшон (трассируюшие</w:t>
      </w:r>
      <w:r>
        <w:rPr>
          <w:rFonts w:ascii="Palatino Linotype" w:hAnsi="Palatino Linotype"/>
          <w:color w:val="000000" w:themeColor="text1"/>
          <w:szCs w:val="28"/>
        </w:rPr>
        <w:t xml:space="preserve">) </w:t>
      </w:r>
      <w:r w:rsidR="003F1EA4" w:rsidRPr="004829D3">
        <w:rPr>
          <w:rFonts w:ascii="Palatino Linotype" w:hAnsi="Palatino Linotype"/>
          <w:color w:val="000000" w:themeColor="text1"/>
          <w:szCs w:val="28"/>
        </w:rPr>
        <w:t xml:space="preserve">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F1EA4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F1EA4" w:rsidRPr="004829D3">
        <w:rPr>
          <w:rFonts w:ascii="Palatino Linotype" w:hAnsi="Palatino Linotype"/>
          <w:color w:val="000000" w:themeColor="text1"/>
          <w:szCs w:val="28"/>
        </w:rPr>
        <w:t>о иборат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321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А</w:t>
      </w:r>
      <w:r w:rsidR="00212C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212C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илфак, дилаки охан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212C7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стаканча ва маводи рахшанда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26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дилаки охан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C26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ё сурб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C26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26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C26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дилаки ми</w:t>
      </w:r>
      <w:r w:rsidR="0069706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C2666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син</w:t>
      </w:r>
      <w:r w:rsidR="0069706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маводи рахшанда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9706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охан, сурб ва мис иборат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9706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9706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ан, </w:t>
      </w:r>
      <w:r w:rsidR="00533A9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мис ва маводи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3A9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33A90" w:rsidRPr="004829D3">
        <w:rPr>
          <w:rFonts w:ascii="Palatino Linotype" w:hAnsi="Palatino Linotype"/>
          <w:color w:val="000000" w:themeColor="text1"/>
          <w:szCs w:val="28"/>
        </w:rPr>
        <w:t xml:space="preserve">Тири </w:t>
      </w:r>
      <w:r w:rsidR="00F11A5C" w:rsidRPr="004829D3">
        <w:rPr>
          <w:rFonts w:ascii="Palatino Linotype" w:hAnsi="Palatino Linotype"/>
          <w:color w:val="000000" w:themeColor="text1"/>
          <w:szCs w:val="28"/>
        </w:rPr>
        <w:t>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533A90" w:rsidRPr="004829D3">
        <w:rPr>
          <w:rFonts w:ascii="Palatino Linotype" w:hAnsi="Palatino Linotype"/>
          <w:color w:val="000000" w:themeColor="text1"/>
          <w:szCs w:val="28"/>
        </w:rPr>
        <w:t xml:space="preserve">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33A90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3A90" w:rsidRPr="004829D3">
        <w:rPr>
          <w:rFonts w:ascii="Palatino Linotype" w:hAnsi="Palatino Linotype"/>
          <w:color w:val="000000" w:themeColor="text1"/>
          <w:szCs w:val="28"/>
        </w:rPr>
        <w:t>о иборат аст</w:t>
      </w:r>
      <w:r w:rsidR="0023217A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илфак, дилаки охан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сурб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илофак, дилаки охан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F11A5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стаканча ва маводи рахшанда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47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4347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дилаки миссин ва маводи рахшанда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47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охан, сурб ва мис иборат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347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347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ан, мис ва маводи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43477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F1C35" w:rsidRPr="004829D3">
        <w:rPr>
          <w:rFonts w:ascii="Palatino Linotype" w:hAnsi="Palatino Linotype"/>
          <w:color w:val="000000" w:themeColor="text1"/>
          <w:szCs w:val="28"/>
        </w:rPr>
        <w:t>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F1C35" w:rsidRPr="004829D3">
        <w:rPr>
          <w:rFonts w:ascii="Palatino Linotype" w:hAnsi="Palatino Linotype"/>
          <w:color w:val="000000" w:themeColor="text1"/>
          <w:szCs w:val="28"/>
        </w:rPr>
        <w:t>и бари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7F1C35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>Пат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>и бари даргирифтани борут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504B1" w:rsidRPr="004829D3">
        <w:rPr>
          <w:rFonts w:ascii="Palatino Linotype" w:hAnsi="Palatino Linotype"/>
          <w:color w:val="000000" w:themeColor="text1"/>
          <w:szCs w:val="28"/>
        </w:rPr>
        <w:t>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504B1" w:rsidRPr="004829D3">
        <w:rPr>
          <w:rFonts w:ascii="Palatino Linotype" w:hAnsi="Palatino Linotype"/>
          <w:color w:val="000000" w:themeColor="text1"/>
          <w:szCs w:val="28"/>
        </w:rPr>
        <w:t xml:space="preserve">и бари 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бархурии ба сузан</w:t>
      </w:r>
      <w:r w:rsidR="001504B1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и бари чудо намудани тир аз кортус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и бари берун партофтани тир аз дохили мил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истифода бурда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и бари берун партофтани кортус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06A39" w:rsidRPr="004829D3">
        <w:rPr>
          <w:rFonts w:ascii="Palatino Linotype" w:hAnsi="Palatino Linotype"/>
          <w:color w:val="000000" w:themeColor="text1"/>
          <w:szCs w:val="28"/>
        </w:rPr>
        <w:t>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>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>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 xml:space="preserve">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56200" w:rsidRPr="004829D3">
        <w:rPr>
          <w:rFonts w:ascii="Palatino Linotype" w:hAnsi="Palatino Linotype"/>
          <w:color w:val="000000" w:themeColor="text1"/>
          <w:szCs w:val="28"/>
        </w:rPr>
        <w:t>о иборат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504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504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а да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04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онаки латун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1504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504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исми зарбав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1504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парда иборат аст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аз сурб ва борут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аз да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онаки латун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ва 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="00CB4FC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аз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парда ва моеи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иборат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аз да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онаки латун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сур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уч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6E7FF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иборат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8A57AB" w:rsidRPr="004829D3">
        <w:rPr>
          <w:rFonts w:ascii="Palatino Linotype" w:hAnsi="Palatino Linotype"/>
          <w:color w:val="000000" w:themeColor="text1"/>
          <w:szCs w:val="28"/>
        </w:rPr>
        <w:t>Баллистикаи суд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8A57AB" w:rsidRPr="004829D3">
        <w:rPr>
          <w:rFonts w:ascii="Palatino Linotype" w:hAnsi="Palatino Linotype"/>
          <w:color w:val="000000" w:themeColor="text1"/>
          <w:szCs w:val="28"/>
        </w:rPr>
        <w:t xml:space="preserve">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шиноси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криминалист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ки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оташфишон, лавозимоти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онуният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F4D5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тирпаррониро 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меомузад ва воситаю 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гирд овардану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намудани ин объект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ро кор карда мебарояд, баллистикаи суд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FE2CB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ном дорад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Баллистикаи суд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ин яке аз со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аи техники криминалисти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50283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аллистикаи суди ин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онуният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оеро ки дар тир боки мондааст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50283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аллистикаи суд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1D6FF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ин 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сардро меомузад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5028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Баллистикаи суд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оро меом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AD74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Рах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о чист ва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 xml:space="preserve">о дар дохили мил бо кадом тартиб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ой гирифтаанд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Рах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о-чукури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ое мебошанд, ки дар сат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 xml:space="preserve">и дохили мил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ой гирифта, дар тамоми т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600666" w:rsidRPr="004829D3">
        <w:rPr>
          <w:rFonts w:ascii="Palatino Linotype" w:hAnsi="Palatino Linotype"/>
          <w:color w:val="000000" w:themeColor="text1"/>
          <w:szCs w:val="28"/>
        </w:rPr>
        <w:t>ли он як</w:t>
      </w:r>
      <w:r w:rsidR="00AA0C8E" w:rsidRPr="004829D3">
        <w:rPr>
          <w:rFonts w:ascii="Palatino Linotype" w:hAnsi="Palatino Linotype"/>
          <w:color w:val="000000" w:themeColor="text1"/>
          <w:szCs w:val="28"/>
        </w:rPr>
        <w:t xml:space="preserve"> давр тоб хурдаанд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410F" w:rsidRPr="004829D3">
        <w:rPr>
          <w:rFonts w:ascii="Palatino Linotype" w:hAnsi="Palatino Linotype"/>
          <w:color w:val="000000" w:themeColor="text1"/>
          <w:szCs w:val="28"/>
        </w:rPr>
        <w:t>Рах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410F" w:rsidRPr="004829D3">
        <w:rPr>
          <w:rFonts w:ascii="Palatino Linotype" w:hAnsi="Palatino Linotype"/>
          <w:color w:val="000000" w:themeColor="text1"/>
          <w:szCs w:val="28"/>
        </w:rPr>
        <w:t>о чу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B410F" w:rsidRPr="004829D3">
        <w:rPr>
          <w:rFonts w:ascii="Palatino Linotype" w:hAnsi="Palatino Linotype"/>
          <w:color w:val="000000" w:themeColor="text1"/>
          <w:szCs w:val="28"/>
        </w:rPr>
        <w:t>ури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410F" w:rsidRPr="004829D3">
        <w:rPr>
          <w:rFonts w:ascii="Palatino Linotype" w:hAnsi="Palatino Linotype"/>
          <w:color w:val="000000" w:themeColor="text1"/>
          <w:szCs w:val="28"/>
        </w:rPr>
        <w:t>ое мебошанд, ки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410F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="008C76A1" w:rsidRPr="004829D3">
        <w:rPr>
          <w:rFonts w:ascii="Palatino Linotype" w:hAnsi="Palatino Linotype"/>
          <w:color w:val="000000" w:themeColor="text1"/>
          <w:szCs w:val="28"/>
        </w:rPr>
        <w:t xml:space="preserve">бо як тартиби рости муайян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8C76A1" w:rsidRPr="004829D3">
        <w:rPr>
          <w:rFonts w:ascii="Palatino Linotype" w:hAnsi="Palatino Linotype"/>
          <w:color w:val="000000" w:themeColor="text1"/>
          <w:szCs w:val="28"/>
        </w:rPr>
        <w:t>ойгир шуда, тири паронидашударо рост ба берун мебароранд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C76A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C76A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-чуякча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ое мебошанд, ки аз 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ба тир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мемонанд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– чуякча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ое мебошанд, ки барои аз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дур партофтани тир хизмат мекунанд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ин чуякча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176B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ое мебошанд, ки </w:t>
      </w:r>
      <w:r w:rsidR="00FE6E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суръати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E6E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тирро дар мил тез менамояд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451C6" w:rsidRPr="004829D3">
        <w:rPr>
          <w:rFonts w:ascii="Palatino Linotype" w:hAnsi="Palatino Linotype"/>
          <w:color w:val="000000" w:themeColor="text1"/>
          <w:szCs w:val="28"/>
        </w:rPr>
        <w:t>Дар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7451C6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451C6" w:rsidRPr="004829D3">
        <w:rPr>
          <w:rFonts w:ascii="Palatino Linotype" w:hAnsi="Palatino Linotype"/>
          <w:color w:val="000000" w:themeColor="text1"/>
          <w:szCs w:val="28"/>
        </w:rPr>
        <w:t>озиразамон чан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7451C6" w:rsidRPr="004829D3">
        <w:rPr>
          <w:rFonts w:ascii="Palatino Linotype" w:hAnsi="Palatino Linotype"/>
          <w:color w:val="000000" w:themeColor="text1"/>
          <w:szCs w:val="28"/>
        </w:rPr>
        <w:t xml:space="preserve"> рах мав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7451C6" w:rsidRPr="004829D3">
        <w:rPr>
          <w:rFonts w:ascii="Palatino Linotype" w:hAnsi="Palatino Linotype"/>
          <w:color w:val="000000" w:themeColor="text1"/>
          <w:szCs w:val="28"/>
        </w:rPr>
        <w:t>уд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6E05" w:rsidRPr="004829D3">
        <w:rPr>
          <w:rFonts w:ascii="Palatino Linotype" w:hAnsi="Palatino Linotype"/>
          <w:color w:val="000000" w:themeColor="text1"/>
          <w:szCs w:val="28"/>
        </w:rPr>
        <w:t xml:space="preserve">Аз 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чор</w:t>
      </w:r>
      <w:r w:rsidR="00FE6E05" w:rsidRPr="004829D3">
        <w:rPr>
          <w:rFonts w:ascii="Palatino Linotype" w:hAnsi="Palatino Linotype"/>
          <w:color w:val="000000" w:themeColor="text1"/>
          <w:szCs w:val="28"/>
        </w:rPr>
        <w:t xml:space="preserve"> то 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шаш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6E05" w:rsidRPr="004829D3">
        <w:rPr>
          <w:rFonts w:ascii="Palatino Linotype" w:hAnsi="Palatino Linotype"/>
          <w:color w:val="000000" w:themeColor="text1"/>
          <w:szCs w:val="28"/>
        </w:rPr>
        <w:t>Аз 2 то 4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6E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4 то 8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6E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5 то 7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6E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</w:t>
      </w:r>
      <w:r w:rsidR="00E0417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 то 7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C049AA" w:rsidRPr="004829D3">
        <w:rPr>
          <w:rFonts w:ascii="Palatino Linotype" w:hAnsi="Palatino Linotype"/>
          <w:color w:val="000000" w:themeColor="text1"/>
          <w:szCs w:val="28"/>
        </w:rPr>
        <w:t>Кутр</w:t>
      </w:r>
      <w:r w:rsidR="0038101F" w:rsidRPr="004829D3">
        <w:rPr>
          <w:rFonts w:ascii="Palatino Linotype" w:hAnsi="Palatino Linotype"/>
          <w:color w:val="000000" w:themeColor="text1"/>
          <w:szCs w:val="28"/>
        </w:rPr>
        <w:t>аи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8101F" w:rsidRPr="004829D3">
        <w:rPr>
          <w:rFonts w:ascii="Palatino Linotype" w:hAnsi="Palatino Linotype"/>
          <w:color w:val="000000" w:themeColor="text1"/>
          <w:szCs w:val="28"/>
        </w:rPr>
        <w:t>и оташфишон аз руи чи 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hAnsi="Palatino Linotype"/>
          <w:color w:val="000000" w:themeColor="text1"/>
          <w:szCs w:val="28"/>
          <w:lang w:val="tg-Cyrl-TJ"/>
        </w:rPr>
        <w:t>А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з ангушти калони дасти рост о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оз намуда, ба самти ангушти майда ва аз ангушти калони дасти чап давом дода, ба самти ангушти майда шуморида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04170" w:rsidRPr="004829D3">
        <w:rPr>
          <w:rFonts w:ascii="Palatino Linotype" w:hAnsi="Palatino Linotype"/>
          <w:color w:val="000000" w:themeColor="text1"/>
          <w:szCs w:val="28"/>
        </w:rPr>
        <w:t xml:space="preserve">Аз руи масофаи байни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04170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04170" w:rsidRPr="004829D3">
        <w:rPr>
          <w:rFonts w:ascii="Palatino Linotype" w:hAnsi="Palatino Linotype"/>
          <w:color w:val="000000" w:themeColor="text1"/>
          <w:szCs w:val="28"/>
        </w:rPr>
        <w:t>ои дохили мил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D7513" w:rsidRPr="004829D3">
        <w:rPr>
          <w:rFonts w:ascii="Palatino Linotype" w:hAnsi="Palatino Linotype"/>
          <w:color w:val="000000" w:themeColor="text1"/>
          <w:szCs w:val="28"/>
        </w:rPr>
        <w:t xml:space="preserve">Шумораи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8D7513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D2F7A" w:rsidRPr="004829D3">
        <w:rPr>
          <w:rFonts w:ascii="Palatino Linotype" w:hAnsi="Palatino Linotype"/>
          <w:color w:val="000000" w:themeColor="text1"/>
          <w:szCs w:val="28"/>
        </w:rPr>
        <w:t>оро ба инобат гирифта кутри</w:t>
      </w:r>
      <w:r w:rsidR="008D7513" w:rsidRPr="004829D3">
        <w:rPr>
          <w:rFonts w:ascii="Palatino Linotype" w:hAnsi="Palatino Linotype"/>
          <w:color w:val="000000" w:themeColor="text1"/>
          <w:szCs w:val="28"/>
        </w:rPr>
        <w:t xml:space="preserve"> онро муайян намудан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D7513" w:rsidRPr="004829D3">
        <w:rPr>
          <w:rFonts w:ascii="Palatino Linotype" w:hAnsi="Palatino Linotype"/>
          <w:color w:val="000000" w:themeColor="text1"/>
          <w:szCs w:val="28"/>
        </w:rPr>
        <w:t xml:space="preserve">Аз руи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049AA" w:rsidRPr="004829D3">
        <w:rPr>
          <w:rFonts w:ascii="Palatino Linotype" w:hAnsi="Palatino Linotype"/>
          <w:color w:val="000000" w:themeColor="text1"/>
          <w:szCs w:val="28"/>
        </w:rPr>
        <w:t>ойгиршаваии чуйяк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049AA" w:rsidRPr="004829D3">
        <w:rPr>
          <w:rFonts w:ascii="Palatino Linotype" w:hAnsi="Palatino Linotype"/>
          <w:color w:val="000000" w:themeColor="text1"/>
          <w:szCs w:val="28"/>
        </w:rPr>
        <w:t>о кутри ярок муайян карда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D2F7A" w:rsidRPr="004829D3">
        <w:rPr>
          <w:rFonts w:ascii="Palatino Linotype" w:hAnsi="Palatino Linotype"/>
          <w:color w:val="000000" w:themeColor="text1"/>
          <w:szCs w:val="28"/>
        </w:rPr>
        <w:t xml:space="preserve">Аз руи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AD2F7A" w:rsidRPr="004829D3">
        <w:rPr>
          <w:rFonts w:ascii="Palatino Linotype" w:hAnsi="Palatino Linotype"/>
          <w:color w:val="000000" w:themeColor="text1"/>
          <w:szCs w:val="28"/>
        </w:rPr>
        <w:t>ун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AD2F7A" w:rsidRPr="004829D3">
        <w:rPr>
          <w:rFonts w:ascii="Palatino Linotype" w:hAnsi="Palatino Linotype"/>
          <w:color w:val="000000" w:themeColor="text1"/>
          <w:szCs w:val="28"/>
        </w:rPr>
        <w:t>оиши тир кутри мил 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>Сохти канали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 xml:space="preserve">и милаш рахдор ба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="000B410F" w:rsidRPr="004829D3">
        <w:rPr>
          <w:rFonts w:ascii="Palatino Linotype" w:hAnsi="Palatino Linotype"/>
          <w:color w:val="000000" w:themeColor="text1"/>
          <w:szCs w:val="28"/>
        </w:rPr>
        <w:t>номгузори карда 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>Рах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 xml:space="preserve">ашид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F74DA" w:rsidRPr="004829D3">
        <w:rPr>
          <w:rFonts w:ascii="Palatino Linotype" w:hAnsi="Palatino Linotype"/>
          <w:color w:val="000000" w:themeColor="text1"/>
          <w:szCs w:val="28"/>
        </w:rPr>
        <w:t>удуд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D2F7A" w:rsidRPr="004829D3">
        <w:rPr>
          <w:rFonts w:ascii="Palatino Linotype" w:hAnsi="Palatino Linotype"/>
          <w:color w:val="000000" w:themeColor="text1"/>
          <w:szCs w:val="28"/>
        </w:rPr>
        <w:t xml:space="preserve">Рах, чуяк,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а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 xml:space="preserve">уяк,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амвор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, масофа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уяк, канори чуяк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Рах ва канори рах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459BB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836BE" w:rsidRPr="004829D3">
        <w:rPr>
          <w:rFonts w:ascii="Palatino Linotype" w:hAnsi="Palatino Linotype"/>
          <w:color w:val="000000" w:themeColor="text1"/>
          <w:szCs w:val="28"/>
        </w:rPr>
        <w:t>араёни баллистикаи дохили кадом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836BE" w:rsidRPr="004829D3">
        <w:rPr>
          <w:rFonts w:ascii="Palatino Linotype" w:hAnsi="Palatino Linotype"/>
          <w:color w:val="000000" w:themeColor="text1"/>
          <w:szCs w:val="28"/>
        </w:rPr>
        <w:t>т хотима меёбад?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ла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зае, ки тир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амро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он газ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борут аз нуги мил баромада мераванд,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араёни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876F2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80D5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зер намудани куррок баллистикаи дохили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80D5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тир ба мо</w:t>
      </w:r>
      <w:r w:rsidR="009326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н</w:t>
      </w:r>
      <w:r w:rsidR="00780D5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еа расидан баллистикаи дохили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80D5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ангоми </w:t>
      </w:r>
      <w:r w:rsidR="003C09A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чудо шудани тир аз кортус баллистикаи дохили хотима меёбад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3C09A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ангоми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D15F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дар дохили мил баллистикаи дохили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F6813" w:rsidRPr="004829D3">
        <w:rPr>
          <w:rFonts w:ascii="Palatino Linotype" w:hAnsi="Palatino Linotype"/>
          <w:color w:val="000000" w:themeColor="text1"/>
          <w:szCs w:val="28"/>
        </w:rPr>
        <w:t>Аз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F6813" w:rsidRPr="004829D3">
        <w:rPr>
          <w:rFonts w:ascii="Palatino Linotype" w:hAnsi="Palatino Linotype"/>
          <w:color w:val="000000" w:themeColor="text1"/>
          <w:szCs w:val="28"/>
        </w:rPr>
        <w:t>и оташфишон кадом намуди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F6813" w:rsidRPr="004829D3">
        <w:rPr>
          <w:rFonts w:ascii="Palatino Linotype" w:hAnsi="Palatino Linotype"/>
          <w:color w:val="000000" w:themeColor="text1"/>
          <w:szCs w:val="28"/>
        </w:rPr>
        <w:t>о 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F6813" w:rsidRPr="004829D3">
        <w:rPr>
          <w:rFonts w:ascii="Palatino Linotype" w:hAnsi="Palatino Linotype"/>
          <w:color w:val="000000" w:themeColor="text1"/>
          <w:szCs w:val="28"/>
        </w:rPr>
        <w:t>о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F6813" w:rsidRPr="004829D3">
        <w:rPr>
          <w:rFonts w:ascii="Palatino Linotype" w:hAnsi="Palatino Linotype"/>
          <w:color w:val="000000" w:themeColor="text1"/>
          <w:szCs w:val="28"/>
        </w:rPr>
        <w:t>и мемонанд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: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D15F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</w:t>
      </w:r>
      <w:r w:rsidR="000F68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F68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ошияи рахна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F68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сурохи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F68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тар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F681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иши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D15F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D15F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шакли секунча,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D15F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шакли харошидашуда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C66D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66D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зарби сузан,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66D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C66D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C66D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66D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аз </w:t>
      </w:r>
      <w:r w:rsidR="007703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канори 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703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703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703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703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89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41963" w:rsidRPr="004829D3">
        <w:rPr>
          <w:rFonts w:ascii="Palatino Linotype" w:hAnsi="Palatino Linotype"/>
          <w:color w:val="000000" w:themeColor="text1"/>
          <w:szCs w:val="28"/>
        </w:rPr>
        <w:t>Омузиши баллистикаи дохили аз кадом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41963" w:rsidRPr="004829D3">
        <w:rPr>
          <w:rFonts w:ascii="Palatino Linotype" w:hAnsi="Palatino Linotype"/>
          <w:color w:val="000000" w:themeColor="text1"/>
          <w:szCs w:val="28"/>
        </w:rPr>
        <w:t>т о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041963" w:rsidRPr="004829D3">
        <w:rPr>
          <w:rFonts w:ascii="Palatino Linotype" w:hAnsi="Palatino Linotype"/>
          <w:color w:val="000000" w:themeColor="text1"/>
          <w:szCs w:val="28"/>
        </w:rPr>
        <w:t>оз мегардад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одисаи ба капсюл халидани механизми зарбазан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одисаи ба</w:t>
      </w:r>
      <w:r w:rsidR="0050658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дохили мил равон шудани тир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0419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 баромадани тир аз мил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хангоми харакати тир дар дохили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мил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D33C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454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1454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1454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хангми гузоштани пайхо дар тир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1454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C34D62" w:rsidRPr="004829D3">
        <w:rPr>
          <w:rFonts w:ascii="Palatino Linotype" w:hAnsi="Palatino Linotype"/>
          <w:color w:val="000000" w:themeColor="text1"/>
          <w:szCs w:val="28"/>
        </w:rPr>
        <w:t>Кадом намуди кутр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34D62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D07FAC" w:rsidRPr="004829D3">
        <w:rPr>
          <w:rFonts w:ascii="Palatino Linotype" w:hAnsi="Palatino Linotype"/>
          <w:color w:val="000000" w:themeColor="text1"/>
          <w:szCs w:val="28"/>
        </w:rPr>
        <w:t xml:space="preserve"> вас</w:t>
      </w:r>
      <w:r w:rsidR="008D4554" w:rsidRPr="004829D3">
        <w:rPr>
          <w:rFonts w:ascii="Palatino Linotype" w:hAnsi="Palatino Linotype"/>
          <w:color w:val="000000" w:themeColor="text1"/>
          <w:szCs w:val="28"/>
        </w:rPr>
        <w:t>е</w:t>
      </w:r>
      <w:r w:rsidR="00D07FAC" w:rsidRPr="004829D3">
        <w:rPr>
          <w:rFonts w:ascii="Palatino Linotype" w:hAnsi="Palatino Linotype"/>
          <w:color w:val="000000" w:themeColor="text1"/>
          <w:szCs w:val="28"/>
        </w:rPr>
        <w:t>ъ па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7FAC" w:rsidRPr="004829D3">
        <w:rPr>
          <w:rFonts w:ascii="Palatino Linotype" w:hAnsi="Palatino Linotype"/>
          <w:color w:val="000000" w:themeColor="text1"/>
          <w:szCs w:val="28"/>
        </w:rPr>
        <w:t>н гардидаанд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</w:t>
      </w:r>
      <w:r w:rsidR="00D07FA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45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;</w:t>
      </w:r>
      <w:r w:rsidR="00A54D4F" w:rsidRPr="004829D3">
        <w:rPr>
          <w:rFonts w:ascii="Palatino Linotype" w:hAnsi="Palatino Linotype"/>
          <w:color w:val="000000" w:themeColor="text1"/>
          <w:szCs w:val="28"/>
        </w:rPr>
        <w:t xml:space="preserve"> 5,6;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6,35; 7,62; 7,65; 9; 11</w:t>
      </w:r>
      <w:r w:rsidR="00A54D4F" w:rsidRPr="004829D3">
        <w:rPr>
          <w:rFonts w:ascii="Palatino Linotype" w:hAnsi="Palatino Linotype"/>
          <w:color w:val="000000" w:themeColor="text1"/>
          <w:szCs w:val="28"/>
        </w:rPr>
        <w:t xml:space="preserve"> 43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54D4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5,45</w:t>
      </w:r>
      <w:r w:rsidR="00A54D4F" w:rsidRPr="004829D3">
        <w:rPr>
          <w:rFonts w:ascii="Palatino Linotype" w:hAnsi="Palatino Linotype"/>
          <w:color w:val="000000" w:themeColor="text1"/>
          <w:szCs w:val="28"/>
        </w:rPr>
        <w:t xml:space="preserve">; 5,8; 7,62; 7,65; </w:t>
      </w:r>
      <w:r w:rsidR="002E17F6" w:rsidRPr="004829D3">
        <w:rPr>
          <w:rFonts w:ascii="Palatino Linotype" w:hAnsi="Palatino Linotype"/>
          <w:color w:val="000000" w:themeColor="text1"/>
          <w:szCs w:val="28"/>
        </w:rPr>
        <w:t>11,</w:t>
      </w:r>
      <w:r w:rsidR="00A54D4F" w:rsidRPr="004829D3">
        <w:rPr>
          <w:rFonts w:ascii="Palatino Linotype" w:hAnsi="Palatino Linotype"/>
          <w:color w:val="000000" w:themeColor="text1"/>
          <w:szCs w:val="28"/>
        </w:rPr>
        <w:t>4</w:t>
      </w:r>
      <w:r w:rsidR="002E17F6" w:rsidRPr="004829D3">
        <w:rPr>
          <w:rFonts w:ascii="Palatino Linotype" w:hAnsi="Palatino Linotype"/>
          <w:color w:val="000000" w:themeColor="text1"/>
          <w:szCs w:val="28"/>
        </w:rPr>
        <w:t>5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E17F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5,45</w:t>
      </w:r>
      <w:r w:rsidR="002E17F6" w:rsidRPr="004829D3">
        <w:rPr>
          <w:rFonts w:ascii="Palatino Linotype" w:hAnsi="Palatino Linotype"/>
          <w:color w:val="000000" w:themeColor="text1"/>
          <w:szCs w:val="28"/>
        </w:rPr>
        <w:t>; 7,62; 7,77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547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</w:t>
      </w:r>
      <w:r w:rsidR="008547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</w:t>
      </w:r>
      <w:r w:rsidR="00062191" w:rsidRPr="004829D3"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  <w:r w:rsidR="0085476D" w:rsidRPr="004829D3"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 xml:space="preserve"> 7, 62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</w:t>
      </w:r>
      <w:r w:rsidR="008547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,45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;</w:t>
      </w:r>
      <w:r w:rsidR="0085476D" w:rsidRPr="004829D3">
        <w:rPr>
          <w:rFonts w:ascii="Palatino Linotype" w:hAnsi="Palatino Linotype"/>
          <w:color w:val="000000" w:themeColor="text1"/>
          <w:szCs w:val="28"/>
        </w:rPr>
        <w:t xml:space="preserve"> 9,62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368F5" w:rsidRPr="004829D3">
        <w:rPr>
          <w:rFonts w:ascii="Palatino Linotype" w:hAnsi="Palatino Linotype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368F5" w:rsidRPr="004829D3">
        <w:rPr>
          <w:rFonts w:ascii="Palatino Linotype" w:hAnsi="Palatino Linotype"/>
          <w:color w:val="000000" w:themeColor="text1"/>
          <w:szCs w:val="28"/>
        </w:rPr>
        <w:t>аракати тир аз руи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A368F5" w:rsidRPr="004829D3">
        <w:rPr>
          <w:rFonts w:ascii="Palatino Linotype" w:hAnsi="Palatino Linotype"/>
          <w:color w:val="000000" w:themeColor="text1"/>
          <w:szCs w:val="28"/>
        </w:rPr>
        <w:t xml:space="preserve"> 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368F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Са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 w:rsidR="00A368F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368F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аз р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у</w:t>
      </w:r>
      <w:r w:rsidR="00A368F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="005432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432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дарома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</w:t>
      </w:r>
      <w:r w:rsidR="0054320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ё баромади тири ба монеа расида 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772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Са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 w:rsidR="007772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772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бо парронидани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772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эксперементали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7772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Са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аз руи бо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имонда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борут дар чои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Са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аз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5C616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тири ба монеа расида муайян карда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Самти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аракати тирро муайян кардан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6A3D6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айриимкон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91792" w:rsidRPr="004829D3">
        <w:rPr>
          <w:rFonts w:ascii="Palatino Linotype" w:hAnsi="Palatino Linotype"/>
          <w:color w:val="000000" w:themeColor="text1"/>
          <w:szCs w:val="28"/>
        </w:rPr>
        <w:t>Бар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91792" w:rsidRPr="004829D3">
        <w:rPr>
          <w:rFonts w:ascii="Palatino Linotype" w:hAnsi="Palatino Linotype"/>
          <w:color w:val="000000" w:themeColor="text1"/>
          <w:szCs w:val="28"/>
        </w:rPr>
        <w:t>арор намудани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491792" w:rsidRPr="004829D3">
        <w:rPr>
          <w:rFonts w:ascii="Palatino Linotype" w:hAnsi="Palatino Linotype"/>
          <w:color w:val="000000" w:themeColor="text1"/>
          <w:szCs w:val="28"/>
        </w:rPr>
        <w:t>а ва ра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491792" w:rsidRPr="004829D3">
        <w:rPr>
          <w:rFonts w:ascii="Palatino Linotype" w:hAnsi="Palatino Linotype"/>
          <w:color w:val="000000" w:themeColor="text1"/>
          <w:szCs w:val="28"/>
        </w:rPr>
        <w:t>ам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91792" w:rsidRPr="004829D3">
        <w:rPr>
          <w:rFonts w:ascii="Palatino Linotype" w:hAnsi="Palatino Linotype"/>
          <w:color w:val="000000" w:themeColor="text1"/>
          <w:szCs w:val="28"/>
        </w:rPr>
        <w:t>ои тозакардашудаи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4F2DBE" w:rsidRPr="004829D3">
        <w:rPr>
          <w:rFonts w:ascii="Palatino Linotype" w:hAnsi="Palatino Linotype"/>
          <w:color w:val="000000" w:themeColor="text1"/>
          <w:szCs w:val="28"/>
        </w:rPr>
        <w:t>о кадом усул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F2DBE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491792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F2D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4F2D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</w:t>
      </w:r>
      <w:r w:rsidR="007F1E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7F1E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электрокимиёв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</w:t>
      </w:r>
      <w:r w:rsidR="004F2D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магнит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="00ED0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физик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ва магнит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D0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ED0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ED0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физик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ED0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математик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D0B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 аз заррабинак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D0B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D0B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истифодани шуъо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D0BF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00D63" w:rsidRPr="004829D3">
        <w:rPr>
          <w:rFonts w:ascii="Palatino Linotype" w:hAnsi="Palatino Linotype"/>
          <w:color w:val="000000" w:themeColor="text1"/>
          <w:szCs w:val="28"/>
        </w:rPr>
        <w:t>Изхои дар кортус мондашуда ба чанд 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A26" w:rsidRPr="004829D3">
        <w:rPr>
          <w:rFonts w:ascii="Palatino Linotype" w:hAnsi="Palatino Linotype"/>
          <w:color w:val="000000" w:themeColor="text1"/>
          <w:szCs w:val="28"/>
        </w:rPr>
        <w:t xml:space="preserve"> чудо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600D63" w:rsidRPr="004829D3">
        <w:rPr>
          <w:rFonts w:ascii="Palatino Linotype" w:hAnsi="Palatino Linotype"/>
          <w:color w:val="000000" w:themeColor="text1"/>
          <w:szCs w:val="28"/>
        </w:rPr>
        <w:t>мешаванд ва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D63" w:rsidRPr="004829D3">
        <w:rPr>
          <w:rFonts w:ascii="Palatino Linotype" w:hAnsi="Palatino Linotype"/>
          <w:color w:val="000000" w:themeColor="text1"/>
          <w:szCs w:val="28"/>
        </w:rPr>
        <w:t>о кадом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0D63" w:rsidRPr="004829D3">
        <w:rPr>
          <w:rFonts w:ascii="Palatino Linotype" w:hAnsi="Palatino Linotype"/>
          <w:color w:val="000000" w:themeColor="text1"/>
          <w:szCs w:val="28"/>
        </w:rPr>
        <w:t>оянд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0D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600D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се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465F2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зерин 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чудо</w:t>
      </w:r>
      <w:r w:rsidR="00600D6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мешаванд</w:t>
      </w:r>
      <w:r w:rsidR="00465F2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-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65F2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465F2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465F2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465F2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</w:t>
      </w:r>
      <w:r w:rsidR="00DD56F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D56F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D56F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 парронидан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DD56F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пайдошуда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D56F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43D7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ангоми </w:t>
      </w:r>
      <w:r w:rsidR="00F04F2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мил баромадан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ду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зерин дохил мешаванд-из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парронидан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пайдошуда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ду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зерин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мешаванд-из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A2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се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зерин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дохил мешаванд-из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ангоми </w:t>
      </w:r>
      <w:r w:rsidR="006619E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бархурдани тирандоз ба капсул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дар мил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C000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90A3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C3037" w:rsidRPr="004829D3">
        <w:rPr>
          <w:rFonts w:ascii="Palatino Linotype" w:hAnsi="Palatino Linotype"/>
          <w:color w:val="000000" w:themeColor="text1"/>
          <w:szCs w:val="28"/>
        </w:rPr>
        <w:t>Дар баллистикаи криминалисти кадом 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C3037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="00A412F9" w:rsidRPr="004829D3">
        <w:rPr>
          <w:rFonts w:ascii="Palatino Linotype" w:hAnsi="Palatino Linotype"/>
          <w:color w:val="000000" w:themeColor="text1"/>
          <w:szCs w:val="28"/>
        </w:rPr>
        <w:t>масофа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412F9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BC3037" w:rsidRPr="004829D3">
        <w:rPr>
          <w:rFonts w:ascii="Palatino Linotype" w:hAnsi="Palatino Linotype"/>
          <w:color w:val="000000" w:themeColor="text1"/>
          <w:szCs w:val="28"/>
        </w:rPr>
        <w:t xml:space="preserve">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BC3037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C3037" w:rsidRPr="004829D3">
        <w:rPr>
          <w:rFonts w:ascii="Palatino Linotype" w:hAnsi="Palatino Linotype"/>
          <w:color w:val="000000" w:themeColor="text1"/>
          <w:szCs w:val="28"/>
        </w:rPr>
        <w:t>астанд?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р</w:t>
      </w:r>
      <w:r w:rsidR="00BC303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они </w:t>
      </w:r>
      <w:r w:rsidR="00877D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</w:t>
      </w:r>
      <w:r w:rsidR="00CE181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877D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88443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</w:t>
      </w:r>
      <w:r w:rsidR="00505E7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тирпарони аз масофаи наздик ва паронидани тир аз масофаи дур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Тирпарони аз па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лу, тирпаронии ру ба ру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Тирпарони </w:t>
      </w:r>
      <w:r w:rsidR="00350D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з пеш, тирпарони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Тирпарони аз чор тараф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12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Тирпарони рост ва тирпарони хангоми ба замин хобидан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B173C" w:rsidRPr="004829D3">
        <w:rPr>
          <w:rFonts w:ascii="Palatino Linotype" w:hAnsi="Palatino Linotype"/>
          <w:color w:val="000000" w:themeColor="text1"/>
          <w:szCs w:val="28"/>
        </w:rPr>
        <w:t>П</w:t>
      </w:r>
      <w:r w:rsidR="00A13277" w:rsidRPr="004829D3">
        <w:rPr>
          <w:rFonts w:ascii="Palatino Linotype" w:hAnsi="Palatino Linotype"/>
          <w:color w:val="000000" w:themeColor="text1"/>
          <w:szCs w:val="28"/>
        </w:rPr>
        <w:t>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57C20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EF5E23" w:rsidRPr="004829D3">
        <w:rPr>
          <w:rFonts w:ascii="Palatino Linotype" w:hAnsi="Palatino Linotype"/>
          <w:color w:val="000000" w:themeColor="text1"/>
          <w:szCs w:val="28"/>
        </w:rPr>
        <w:t>и тир ва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F5E23" w:rsidRPr="004829D3">
        <w:rPr>
          <w:rFonts w:ascii="Palatino Linotype" w:hAnsi="Palatino Linotype"/>
          <w:color w:val="000000" w:themeColor="text1"/>
          <w:szCs w:val="28"/>
        </w:rPr>
        <w:t>ои борут дар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A13277" w:rsidRPr="004829D3">
        <w:rPr>
          <w:rFonts w:ascii="Palatino Linotype" w:hAnsi="Palatino Linotype"/>
          <w:color w:val="000000" w:themeColor="text1"/>
          <w:szCs w:val="28"/>
        </w:rPr>
        <w:t xml:space="preserve">, ки </w:t>
      </w:r>
      <w:r w:rsidR="00957C20" w:rsidRPr="004829D3">
        <w:rPr>
          <w:rFonts w:ascii="Palatino Linotype" w:hAnsi="Palatino Linotype"/>
          <w:color w:val="000000" w:themeColor="text1"/>
          <w:szCs w:val="28"/>
        </w:rPr>
        <w:t>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57C20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="00A13277" w:rsidRPr="004829D3">
        <w:rPr>
          <w:rFonts w:ascii="Palatino Linotype" w:hAnsi="Palatino Linotype"/>
          <w:color w:val="000000" w:themeColor="text1"/>
          <w:szCs w:val="28"/>
        </w:rPr>
        <w:t>рав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A13277" w:rsidRPr="004829D3">
        <w:rPr>
          <w:rFonts w:ascii="Palatino Linotype" w:hAnsi="Palatino Linotype"/>
          <w:color w:val="000000" w:themeColor="text1"/>
          <w:szCs w:val="28"/>
        </w:rPr>
        <w:t>анолуд гардида</w:t>
      </w:r>
      <w:r w:rsidR="00350DC0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585C82" w:rsidRPr="004829D3">
        <w:rPr>
          <w:rFonts w:ascii="Palatino Linotype" w:hAnsi="Palatino Linotype"/>
          <w:color w:val="000000" w:themeColor="text1"/>
          <w:szCs w:val="28"/>
        </w:rPr>
        <w:t xml:space="preserve">нд </w:t>
      </w:r>
      <w:r w:rsidR="00AB173C" w:rsidRPr="004829D3">
        <w:rPr>
          <w:rFonts w:ascii="Palatino Linotype" w:hAnsi="Palatino Linotype"/>
          <w:color w:val="000000" w:themeColor="text1"/>
          <w:szCs w:val="28"/>
        </w:rPr>
        <w:t>чи тавр муайян карда</w:t>
      </w:r>
      <w:r w:rsidR="00585C82" w:rsidRPr="004829D3">
        <w:rPr>
          <w:rFonts w:ascii="Palatino Linotype" w:hAnsi="Palatino Linotype"/>
          <w:color w:val="000000" w:themeColor="text1"/>
          <w:szCs w:val="28"/>
        </w:rPr>
        <w:t xml:space="preserve"> мешаванд?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7350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ас</w:t>
      </w:r>
      <w:r w:rsidR="00350DC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б</w:t>
      </w:r>
      <w:r w:rsidR="0087350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7350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спектор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и</w:t>
      </w:r>
      <w:r w:rsidR="0087350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нур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87350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инфросурх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529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заррабин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529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ва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529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ултробунафш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529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529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ултробунавф ва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5298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07E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асбоби спектор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107E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шуъо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07E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07E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микроскопи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07EB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3552B" w:rsidRPr="004829D3">
        <w:rPr>
          <w:rFonts w:ascii="Palatino Linotype" w:hAnsi="Palatino Linotype"/>
          <w:color w:val="000000" w:themeColor="text1"/>
          <w:szCs w:val="28"/>
        </w:rPr>
        <w:t>Борут аз зарби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33552B" w:rsidRPr="004829D3">
        <w:rPr>
          <w:rFonts w:ascii="Palatino Linotype" w:hAnsi="Palatino Linotype"/>
          <w:color w:val="000000" w:themeColor="text1"/>
          <w:szCs w:val="28"/>
        </w:rPr>
        <w:t xml:space="preserve"> дар мегирад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A48BF" w:rsidRPr="004829D3">
        <w:rPr>
          <w:rFonts w:ascii="Palatino Linotype" w:hAnsi="Palatino Linotype"/>
          <w:color w:val="000000" w:themeColor="text1"/>
          <w:szCs w:val="28"/>
        </w:rPr>
        <w:t>Механзми тирандоз ба капсюл бармех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у</w:t>
      </w:r>
      <w:r w:rsidR="004A48BF" w:rsidRPr="004829D3">
        <w:rPr>
          <w:rFonts w:ascii="Palatino Linotype" w:hAnsi="Palatino Linotype"/>
          <w:color w:val="000000" w:themeColor="text1"/>
          <w:szCs w:val="28"/>
        </w:rPr>
        <w:t>рад ва аз шарораи он борут дармегирад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7414" w:rsidRPr="004829D3">
        <w:rPr>
          <w:rFonts w:ascii="Palatino Linotype" w:hAnsi="Palatino Linotype"/>
          <w:color w:val="000000" w:themeColor="text1"/>
          <w:szCs w:val="28"/>
        </w:rPr>
        <w:t>Механизми тирандоз ба борут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607414" w:rsidRPr="004829D3">
        <w:rPr>
          <w:rFonts w:ascii="Palatino Linotype" w:hAnsi="Palatino Linotype"/>
          <w:color w:val="000000" w:themeColor="text1"/>
          <w:szCs w:val="28"/>
        </w:rPr>
        <w:t>бармех.рад ва аз шарораи он борут дармегирад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7414" w:rsidRPr="004829D3">
        <w:rPr>
          <w:rFonts w:ascii="Palatino Linotype" w:hAnsi="Palatino Linotype"/>
          <w:color w:val="000000" w:themeColor="text1"/>
          <w:szCs w:val="28"/>
        </w:rPr>
        <w:t xml:space="preserve">Механизми тирандоз ба </w:t>
      </w:r>
      <w:r w:rsidR="00D84400" w:rsidRPr="004829D3">
        <w:rPr>
          <w:rFonts w:ascii="Palatino Linotype" w:hAnsi="Palatino Linotype"/>
          <w:color w:val="000000" w:themeColor="text1"/>
          <w:szCs w:val="28"/>
        </w:rPr>
        <w:t>зарбазанак</w:t>
      </w:r>
      <w:r w:rsidR="00607414" w:rsidRPr="004829D3">
        <w:rPr>
          <w:rFonts w:ascii="Palatino Linotype" w:hAnsi="Palatino Linotype"/>
          <w:color w:val="000000" w:themeColor="text1"/>
          <w:szCs w:val="28"/>
        </w:rPr>
        <w:t xml:space="preserve"> бармех.рад ва аз шарораи он борут дармегирад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84400" w:rsidRPr="004829D3">
        <w:rPr>
          <w:rFonts w:ascii="Palatino Linotype" w:hAnsi="Palatino Linotype"/>
          <w:color w:val="000000" w:themeColor="text1"/>
          <w:szCs w:val="28"/>
        </w:rPr>
        <w:t>Механизми тирандоз ба капаки партоянда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D84400" w:rsidRPr="004829D3">
        <w:rPr>
          <w:rFonts w:ascii="Palatino Linotype" w:hAnsi="Palatino Linotype"/>
          <w:color w:val="000000" w:themeColor="text1"/>
          <w:szCs w:val="28"/>
        </w:rPr>
        <w:t>бармех.рад ва аз шарораи он борут дармегирад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84400" w:rsidRPr="004829D3">
        <w:rPr>
          <w:rFonts w:ascii="Palatino Linotype" w:hAnsi="Palatino Linotype"/>
          <w:color w:val="000000" w:themeColor="text1"/>
          <w:szCs w:val="28"/>
        </w:rPr>
        <w:t>Аз шиддати баланди</w:t>
      </w:r>
      <w:r w:rsidR="008D2464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8D2464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D2464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>арорат ва фишор 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>озиразамон то чанд мебошад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>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 xml:space="preserve">озиразамон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C148B" w:rsidRPr="004829D3">
        <w:rPr>
          <w:rFonts w:ascii="Palatino Linotype" w:hAnsi="Palatino Linotype"/>
          <w:color w:val="000000" w:themeColor="text1"/>
          <w:szCs w:val="28"/>
        </w:rPr>
        <w:t>арорат то 2000-3000 градус ва фишор то ба 1000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озиразамон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арорат то 200-300 градус ва фишор то ба 100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озиразамон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арорат то 100-200 градус ва фишор то ба 200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озиразамон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арорат то 2500-3500 градус ва фишор то ба 1500 атмосфера мерасад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 xml:space="preserve">Дар дохили мили </w:t>
      </w:r>
      <w:r w:rsidR="004A106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4A1061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A1061" w:rsidRPr="004829D3">
        <w:rPr>
          <w:rFonts w:ascii="Palatino Linotype" w:hAnsi="Palatino Linotype"/>
          <w:color w:val="000000" w:themeColor="text1"/>
          <w:szCs w:val="28"/>
        </w:rPr>
        <w:t xml:space="preserve">озиразамон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A1061" w:rsidRPr="004829D3">
        <w:rPr>
          <w:rFonts w:ascii="Palatino Linotype" w:hAnsi="Palatino Linotype"/>
          <w:color w:val="000000" w:themeColor="text1"/>
          <w:szCs w:val="28"/>
        </w:rPr>
        <w:t>арорат то 300-400 градус ва фишор то ба 4</w:t>
      </w:r>
      <w:r w:rsidR="000B687C" w:rsidRPr="004829D3">
        <w:rPr>
          <w:rFonts w:ascii="Palatino Linotype" w:hAnsi="Palatino Linotype"/>
          <w:color w:val="000000" w:themeColor="text1"/>
          <w:szCs w:val="28"/>
        </w:rPr>
        <w:t>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95912" w:rsidRPr="004829D3">
        <w:rPr>
          <w:rFonts w:ascii="Palatino Linotype" w:hAnsi="Palatino Linotype"/>
          <w:color w:val="000000" w:themeColor="text1"/>
          <w:szCs w:val="28"/>
        </w:rPr>
        <w:t>ангоми гузаронидани ташхиси суд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B95912" w:rsidRPr="004829D3">
        <w:rPr>
          <w:rFonts w:ascii="Palatino Linotype" w:hAnsi="Palatino Linotype"/>
          <w:color w:val="000000" w:themeColor="text1"/>
          <w:szCs w:val="28"/>
        </w:rPr>
        <w:t>-баллистики кадом метод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95912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9591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9591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9591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9591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="00961FA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61FA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 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истифодаи асбоб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спектро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инфросурх ва </w:t>
      </w:r>
      <w:r w:rsidR="00961FA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61FA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аксбардор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47C4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дар рушнои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ба пахлуафтанда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 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ултробунафш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154C9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99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Та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6A7368" w:rsidRPr="004829D3">
        <w:rPr>
          <w:rFonts w:ascii="Palatino Linotype" w:hAnsi="Palatino Linotype"/>
          <w:b/>
          <w:bCs/>
          <w:color w:val="000000" w:themeColor="text1"/>
          <w:szCs w:val="28"/>
        </w:rPr>
        <w:t>-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амчун зерсо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аи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шиносии криминалист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 xml:space="preserve">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 xml:space="preserve">и сард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онуният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ои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оеро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,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 xml:space="preserve"> ки аз кор фармудани он ба ву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уд меоянд</w:t>
      </w:r>
      <w:r w:rsidR="001F164D" w:rsidRPr="004829D3">
        <w:rPr>
          <w:rFonts w:ascii="Palatino Linotype" w:hAnsi="Palatino Linotype"/>
          <w:bCs/>
          <w:color w:val="000000" w:themeColor="text1"/>
          <w:szCs w:val="28"/>
        </w:rPr>
        <w:t>;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 xml:space="preserve"> меом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у</w:t>
      </w:r>
      <w:r w:rsidR="006A7368" w:rsidRPr="004829D3">
        <w:rPr>
          <w:rFonts w:ascii="Palatino Linotype" w:hAnsi="Palatino Linotype"/>
          <w:bCs/>
          <w:color w:val="000000" w:themeColor="text1"/>
          <w:szCs w:val="28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797458" w:rsidRPr="004829D3">
        <w:rPr>
          <w:rFonts w:ascii="Palatino Linotype" w:hAnsi="Palatino Linotype"/>
          <w:b/>
          <w:bCs/>
          <w:color w:val="000000" w:themeColor="text1"/>
          <w:szCs w:val="28"/>
        </w:rPr>
        <w:t>-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амчун зерсо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97458" w:rsidRPr="004829D3">
        <w:rPr>
          <w:rFonts w:ascii="Palatino Linotype" w:hAnsi="Palatino Linotype"/>
          <w:bCs/>
          <w:color w:val="000000" w:themeColor="text1"/>
          <w:szCs w:val="28"/>
        </w:rPr>
        <w:t>аи пайшинос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ӣ</w:t>
      </w:r>
      <w:r w:rsidR="00797458" w:rsidRPr="004829D3">
        <w:rPr>
          <w:rFonts w:ascii="Palatino Linotype" w:hAnsi="Palatino Linotype"/>
          <w:color w:val="000000" w:themeColor="text1"/>
          <w:szCs w:val="28"/>
        </w:rPr>
        <w:t xml:space="preserve">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97458" w:rsidRPr="004829D3">
        <w:rPr>
          <w:rFonts w:ascii="Palatino Linotype" w:hAnsi="Palatino Linotype"/>
          <w:color w:val="000000" w:themeColor="text1"/>
          <w:szCs w:val="28"/>
        </w:rPr>
        <w:t>исоб меравад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 xml:space="preserve">ои кор фармудани он- 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онуният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ои пай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ои дар кортус мондашударо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847903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847903" w:rsidRPr="004829D3">
        <w:rPr>
          <w:rFonts w:ascii="Palatino Linotype" w:hAnsi="Palatino Linotype"/>
          <w:b/>
          <w:bCs/>
          <w:color w:val="000000" w:themeColor="text1"/>
          <w:szCs w:val="28"/>
        </w:rPr>
        <w:t>-</w:t>
      </w:r>
      <w:r w:rsidR="00446976" w:rsidRPr="004829D3">
        <w:rPr>
          <w:rFonts w:ascii="Palatino Linotype" w:hAnsi="Palatino Linotype"/>
          <w:bCs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446976" w:rsidRPr="004829D3">
        <w:rPr>
          <w:rFonts w:ascii="Palatino Linotype" w:hAnsi="Palatino Linotype"/>
          <w:bCs/>
          <w:color w:val="000000" w:themeColor="text1"/>
          <w:szCs w:val="28"/>
        </w:rPr>
        <w:t>ои аз ярок мондашударо меомузад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31929" w:rsidRPr="004829D3">
        <w:rPr>
          <w:rFonts w:ascii="Palatino Linotype" w:hAnsi="Palatino Linotype"/>
          <w:bCs/>
          <w:color w:val="000000" w:themeColor="text1"/>
          <w:szCs w:val="28"/>
        </w:rPr>
        <w:t>Яро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531929" w:rsidRPr="004829D3">
        <w:rPr>
          <w:rFonts w:ascii="Palatino Linotype" w:hAnsi="Palatino Linotype"/>
          <w:bCs/>
          <w:color w:val="000000" w:themeColor="text1"/>
          <w:szCs w:val="28"/>
        </w:rPr>
        <w:t>и сард</w:t>
      </w:r>
      <w:r w:rsidR="00531929" w:rsidRPr="004829D3">
        <w:rPr>
          <w:rFonts w:ascii="Palatino Linotype" w:hAnsi="Palatino Linotype"/>
          <w:b/>
          <w:bCs/>
          <w:color w:val="000000" w:themeColor="text1"/>
          <w:szCs w:val="28"/>
        </w:rPr>
        <w:t xml:space="preserve"> </w:t>
      </w:r>
      <w:r w:rsidR="00531929" w:rsidRPr="004829D3">
        <w:rPr>
          <w:rFonts w:ascii="Palatino Linotype" w:hAnsi="Palatino Linotype"/>
          <w:bCs/>
          <w:color w:val="000000" w:themeColor="text1"/>
          <w:szCs w:val="28"/>
        </w:rPr>
        <w:t>ба</w:t>
      </w:r>
      <w:r w:rsidR="00C111F1" w:rsidRPr="004829D3"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531929" w:rsidRPr="004829D3">
        <w:rPr>
          <w:rFonts w:ascii="Palatino Linotype" w:hAnsi="Palatino Linotype"/>
          <w:bCs/>
          <w:color w:val="000000" w:themeColor="text1"/>
          <w:szCs w:val="28"/>
        </w:rPr>
        <w:t>кадом намуд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х</w:t>
      </w:r>
      <w:r w:rsidR="00531929" w:rsidRPr="004829D3">
        <w:rPr>
          <w:rFonts w:ascii="Palatino Linotype" w:hAnsi="Palatino Linotype"/>
          <w:bCs/>
          <w:color w:val="000000" w:themeColor="text1"/>
          <w:szCs w:val="28"/>
        </w:rPr>
        <w:t>о тасниф (классификатсия</w:t>
      </w:r>
      <w:r>
        <w:rPr>
          <w:rFonts w:ascii="Palatino Linotype" w:hAnsi="Palatino Linotype"/>
          <w:bCs/>
          <w:color w:val="000000" w:themeColor="text1"/>
          <w:szCs w:val="28"/>
        </w:rPr>
        <w:t xml:space="preserve">) </w:t>
      </w:r>
      <w:r w:rsidR="00531929" w:rsidRPr="004829D3">
        <w:rPr>
          <w:rFonts w:ascii="Palatino Linotype" w:hAnsi="Palatino Linotype"/>
          <w:bCs/>
          <w:color w:val="000000" w:themeColor="text1"/>
          <w:szCs w:val="28"/>
        </w:rPr>
        <w:t>карда мешавад</w:t>
      </w:r>
      <w:r>
        <w:rPr>
          <w:rFonts w:ascii="Palatino Linotype" w:hAnsi="Palatino Linotype"/>
          <w:bCs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111F1" w:rsidRPr="004829D3">
        <w:rPr>
          <w:rFonts w:ascii="Palatino Linotype" w:hAnsi="Palatino Linotype"/>
          <w:color w:val="000000" w:themeColor="text1"/>
          <w:szCs w:val="28"/>
        </w:rPr>
        <w:t>Я</w:t>
      </w:r>
      <w:r w:rsidR="00531929" w:rsidRPr="004829D3">
        <w:rPr>
          <w:rFonts w:ascii="Palatino Linotype" w:hAnsi="Palatino Linotype"/>
          <w:color w:val="000000" w:themeColor="text1"/>
          <w:szCs w:val="28"/>
        </w:rPr>
        <w:t>ро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531929" w:rsidRPr="004829D3">
        <w:rPr>
          <w:rFonts w:ascii="Palatino Linotype" w:hAnsi="Palatino Linotype"/>
          <w:color w:val="000000" w:themeColor="text1"/>
          <w:szCs w:val="28"/>
        </w:rPr>
        <w:t>и сарди халанда</w:t>
      </w:r>
      <w:r w:rsidR="00BB5E3E" w:rsidRPr="004829D3">
        <w:rPr>
          <w:rFonts w:ascii="Palatino Linotype" w:hAnsi="Palatino Linotype"/>
          <w:color w:val="000000" w:themeColor="text1"/>
          <w:szCs w:val="28"/>
        </w:rPr>
        <w:t>,</w:t>
      </w:r>
      <w:r w:rsidR="00BB5E3E" w:rsidRPr="004829D3">
        <w:rPr>
          <w:rFonts w:ascii="Palatino Linotype" w:hAnsi="Palatino Linotype"/>
          <w:i/>
          <w:color w:val="000000" w:themeColor="text1"/>
          <w:szCs w:val="28"/>
        </w:rPr>
        <w:t xml:space="preserve"> </w:t>
      </w:r>
      <w:r w:rsidR="00BB5E3E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BB5E3E" w:rsidRPr="004829D3">
        <w:rPr>
          <w:rFonts w:ascii="Palatino Linotype" w:hAnsi="Palatino Linotype"/>
          <w:color w:val="000000" w:themeColor="text1"/>
          <w:szCs w:val="28"/>
        </w:rPr>
        <w:t>и сарди халандаю бурранда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111F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111F1" w:rsidRPr="004829D3">
        <w:rPr>
          <w:rFonts w:ascii="Palatino Linotype" w:hAnsi="Palatino Linotype"/>
          <w:color w:val="000000" w:themeColor="text1"/>
          <w:szCs w:val="28"/>
        </w:rPr>
        <w:t>и сарди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анги</w:t>
      </w:r>
      <w:r w:rsidR="00C111F1" w:rsidRPr="004829D3">
        <w:rPr>
          <w:rFonts w:ascii="Palatino Linotype" w:hAnsi="Palatino Linotype"/>
          <w:color w:val="000000" w:themeColor="text1"/>
          <w:szCs w:val="28"/>
        </w:rPr>
        <w:t>,</w:t>
      </w:r>
      <w:r w:rsidR="00C111F1" w:rsidRPr="004829D3">
        <w:rPr>
          <w:rFonts w:ascii="Palatino Linotype" w:hAnsi="Palatino Linotype"/>
          <w:i/>
          <w:color w:val="000000" w:themeColor="text1"/>
          <w:szCs w:val="28"/>
        </w:rPr>
        <w:t xml:space="preserve"> </w:t>
      </w:r>
      <w:r w:rsidR="00C111F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C111F1" w:rsidRPr="004829D3">
        <w:rPr>
          <w:rFonts w:ascii="Palatino Linotype" w:hAnsi="Palatino Linotype"/>
          <w:color w:val="000000" w:themeColor="text1"/>
          <w:szCs w:val="28"/>
        </w:rPr>
        <w:t xml:space="preserve">и сарди 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и сарди дастадор,</w:t>
      </w:r>
      <w:r w:rsidR="00D04E05" w:rsidRPr="004829D3">
        <w:rPr>
          <w:rFonts w:ascii="Palatino Linotype" w:hAnsi="Palatino Linotype"/>
          <w:i/>
          <w:color w:val="000000" w:themeColor="text1"/>
          <w:szCs w:val="28"/>
        </w:rPr>
        <w:t xml:space="preserve"> 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и сарди бедаста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и сарди якдама,</w:t>
      </w:r>
      <w:r w:rsidR="00D04E05" w:rsidRPr="004829D3">
        <w:rPr>
          <w:rFonts w:ascii="Palatino Linotype" w:hAnsi="Palatino Linotype"/>
          <w:i/>
          <w:color w:val="000000" w:themeColor="text1"/>
          <w:szCs w:val="28"/>
        </w:rPr>
        <w:t xml:space="preserve">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ярок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и сарди дудама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и сарди халанда,</w:t>
      </w:r>
      <w:r w:rsidR="00D04E05" w:rsidRPr="004829D3">
        <w:rPr>
          <w:rFonts w:ascii="Palatino Linotype" w:hAnsi="Palatino Linotype"/>
          <w:i/>
          <w:color w:val="000000" w:themeColor="text1"/>
          <w:szCs w:val="28"/>
        </w:rPr>
        <w:t xml:space="preserve"> 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D04E05" w:rsidRPr="004829D3">
        <w:rPr>
          <w:rFonts w:ascii="Palatino Linotype" w:hAnsi="Palatino Linotype"/>
          <w:color w:val="000000" w:themeColor="text1"/>
          <w:szCs w:val="28"/>
        </w:rPr>
        <w:t xml:space="preserve">и сарди </w:t>
      </w:r>
      <w:r w:rsidR="00F80975" w:rsidRPr="004829D3">
        <w:rPr>
          <w:rFonts w:ascii="Palatino Linotype" w:hAnsi="Palatino Linotype"/>
          <w:color w:val="000000" w:themeColor="text1"/>
          <w:szCs w:val="28"/>
        </w:rPr>
        <w:t>тез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D1829" w:rsidRPr="004829D3">
        <w:rPr>
          <w:rFonts w:ascii="Palatino Linotype" w:hAnsi="Palatino Linotype"/>
          <w:color w:val="000000" w:themeColor="text1"/>
          <w:szCs w:val="28"/>
        </w:rPr>
        <w:t xml:space="preserve">Вазифаи </w:t>
      </w:r>
      <w:r w:rsidR="00817CBA" w:rsidRPr="004829D3">
        <w:rPr>
          <w:rFonts w:ascii="Palatino Linotype" w:hAnsi="Palatino Linotype"/>
          <w:color w:val="000000" w:themeColor="text1"/>
          <w:szCs w:val="28"/>
        </w:rPr>
        <w:t>баллистикаи</w:t>
      </w:r>
      <w:r w:rsidR="00FD1829" w:rsidRPr="004829D3">
        <w:rPr>
          <w:rFonts w:ascii="Palatino Linotype" w:hAnsi="Palatino Linotype"/>
          <w:color w:val="000000" w:themeColor="text1"/>
          <w:szCs w:val="28"/>
        </w:rPr>
        <w:t xml:space="preserve"> криминалистиро муайян намоед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 xml:space="preserve">Муайян намудани </w:t>
      </w:r>
      <w:r w:rsidR="006C02DB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олатои дорои а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х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амияти баллистик</w:t>
      </w:r>
      <w:r w:rsidR="006C02DB" w:rsidRPr="004829D3">
        <w:rPr>
          <w:rFonts w:ascii="Palatino Linotype" w:hAnsi="Palatino Linotype"/>
          <w:color w:val="000000" w:themeColor="text1"/>
          <w:szCs w:val="28"/>
          <w:lang w:val="tg-Cyrl-TJ"/>
        </w:rPr>
        <w:t>и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-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 xml:space="preserve"> дошта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 xml:space="preserve">Муайян намудани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инояткор аз рeи паи даст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CD6E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Муайян намудани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 xml:space="preserve">ои дар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иноят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имондашуда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D6EB0" w:rsidRPr="004829D3">
        <w:rPr>
          <w:rFonts w:ascii="Palatino Linotype" w:hAnsi="Palatino Linotype"/>
          <w:color w:val="000000" w:themeColor="text1"/>
          <w:szCs w:val="28"/>
        </w:rPr>
        <w:t>Муайян намудани шахсе, ки xиноят содир намудааст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D6E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Муайян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CD6E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намудани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CD6E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дар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CD6E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CD6EB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Дар дохили мил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 xml:space="preserve"> тир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 xml:space="preserve"> бо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кадом т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 xml:space="preserve">рз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аракат карда ба берун мебарояд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50E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Дар 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6E50E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олати д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6E50E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врзан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Рост аз байни чуяк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о гузашта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 xml:space="preserve">Ба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 xml:space="preserve">о бар хурда рост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аракат менамояд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Ба чуяк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E50E3" w:rsidRPr="004829D3">
        <w:rPr>
          <w:rFonts w:ascii="Palatino Linotype" w:hAnsi="Palatino Linotype"/>
          <w:color w:val="000000" w:themeColor="text1"/>
          <w:szCs w:val="28"/>
        </w:rPr>
        <w:t>о бархурда</w:t>
      </w:r>
      <w:r w:rsidR="007710BC" w:rsidRPr="004829D3">
        <w:rPr>
          <w:rFonts w:ascii="Palatino Linotype" w:hAnsi="Palatino Linotype"/>
          <w:color w:val="000000" w:themeColor="text1"/>
          <w:szCs w:val="28"/>
        </w:rPr>
        <w:t xml:space="preserve"> ба пешу кафо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10BC" w:rsidRPr="004829D3">
        <w:rPr>
          <w:rFonts w:ascii="Palatino Linotype" w:hAnsi="Palatino Linotype"/>
          <w:color w:val="000000" w:themeColor="text1"/>
          <w:szCs w:val="28"/>
        </w:rPr>
        <w:t>аракат намуджа баъд берун мебораяд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10BC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7710BC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710BC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51B0E" w:rsidRPr="004829D3">
        <w:rPr>
          <w:rFonts w:ascii="Palatino Linotype" w:hAnsi="Palatino Linotype"/>
          <w:color w:val="000000" w:themeColor="text1"/>
          <w:szCs w:val="28"/>
        </w:rPr>
        <w:t>Айнияткунии ярок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51B0E" w:rsidRPr="004829D3">
        <w:rPr>
          <w:rFonts w:ascii="Palatino Linotype" w:hAnsi="Palatino Linotype"/>
          <w:color w:val="000000" w:themeColor="text1"/>
          <w:szCs w:val="28"/>
        </w:rPr>
        <w:t>о аз руи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51B0E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76F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ярок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D76F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из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D76F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тир ва кортус бо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D76F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имондашуда сур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ъ</w:t>
      </w:r>
      <w:r w:rsidR="00D76F6D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 мегиранд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руи там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аи заводи исте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солкунанда суръат мегиранд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оисакунии байни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суръат мегиранд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9424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руим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махсуси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суръат мегиранд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A07D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A07D6" w:rsidRPr="004829D3">
        <w:rPr>
          <w:rFonts w:ascii="Palatino Linotype" w:hAnsi="Palatino Linotype"/>
          <w:color w:val="000000" w:themeColor="text1"/>
          <w:szCs w:val="28"/>
        </w:rPr>
        <w:t xml:space="preserve">Даврзании </w:t>
      </w:r>
      <w:r w:rsidR="009635EA" w:rsidRPr="004829D3">
        <w:rPr>
          <w:rFonts w:ascii="Palatino Linotype" w:hAnsi="Palatino Linotype"/>
          <w:color w:val="000000" w:themeColor="text1"/>
          <w:szCs w:val="28"/>
        </w:rPr>
        <w:t>тир дар дохили мил аз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635EA" w:rsidRPr="004829D3">
        <w:rPr>
          <w:rFonts w:ascii="Palatino Linotype" w:hAnsi="Palatino Linotype"/>
          <w:color w:val="000000" w:themeColor="text1"/>
          <w:szCs w:val="28"/>
        </w:rPr>
        <w:t xml:space="preserve"> суръат мегирад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635E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Дар нати</w:t>
      </w:r>
      <w:r w:rsidR="006C02D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ч</w:t>
      </w:r>
      <w:r w:rsidR="009635E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аи бархурдани тир бо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635E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уяк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635E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635E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зарби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635E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бошиддат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1028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фишори баланди борут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1028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</w:t>
      </w:r>
      <w:r w:rsidR="006133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гармии дохили мил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133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133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133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816F7" w:rsidRPr="004829D3">
        <w:rPr>
          <w:rFonts w:ascii="Palatino Linotype" w:hAnsi="Palatino Linotype"/>
          <w:color w:val="000000" w:themeColor="text1"/>
          <w:szCs w:val="28"/>
        </w:rPr>
        <w:t>Имконияти баллистикаи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C02DB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Х</w:t>
      </w:r>
      <w:r w:rsidR="003816F7" w:rsidRPr="004829D3">
        <w:rPr>
          <w:rFonts w:ascii="Palatino Linotype" w:hAnsi="Palatino Linotype" w:cs="Times New Roman Tajik 1.0"/>
          <w:color w:val="000000" w:themeColor="text1"/>
          <w:szCs w:val="28"/>
        </w:rPr>
        <w:t>олати муосири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816F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имкон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816F7" w:rsidRPr="004829D3">
        <w:rPr>
          <w:rFonts w:ascii="Palatino Linotype" w:hAnsi="Palatino Linotype" w:cs="Times New Roman Tajik 1.0"/>
          <w:color w:val="000000" w:themeColor="text1"/>
          <w:szCs w:val="28"/>
        </w:rPr>
        <w:t>ад, ки унсур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816F7" w:rsidRPr="004829D3">
        <w:rPr>
          <w:rFonts w:ascii="Palatino Linotype" w:hAnsi="Palatino Linotype" w:cs="Times New Roman Tajik 1.0"/>
          <w:color w:val="000000" w:themeColor="text1"/>
          <w:szCs w:val="28"/>
        </w:rPr>
        <w:t>ои муайяни онро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816F7" w:rsidRPr="004829D3">
        <w:rPr>
          <w:rFonts w:ascii="Palatino Linotype" w:hAnsi="Palatino Linotype" w:cs="Times New Roman Tajik 1.0"/>
          <w:color w:val="000000" w:themeColor="text1"/>
          <w:szCs w:val="28"/>
        </w:rPr>
        <w:t>аррар намоем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7D5E" w:rsidRPr="004829D3">
        <w:rPr>
          <w:rFonts w:ascii="Palatino Linotype" w:hAnsi="Palatino Linotype" w:cs="Times New Roman Tajik 1.0"/>
          <w:color w:val="000000" w:themeColor="text1"/>
          <w:szCs w:val="28"/>
        </w:rPr>
        <w:t>олати муосири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C7D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имкон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7D5E" w:rsidRPr="004829D3">
        <w:rPr>
          <w:rFonts w:ascii="Palatino Linotype" w:hAnsi="Palatino Linotype" w:cs="Times New Roman Tajik 1.0"/>
          <w:color w:val="000000" w:themeColor="text1"/>
          <w:szCs w:val="28"/>
        </w:rPr>
        <w:t>ад, ки метод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7D5E" w:rsidRPr="004829D3">
        <w:rPr>
          <w:rFonts w:ascii="Palatino Linotype" w:hAnsi="Palatino Linotype" w:cs="Times New Roman Tajik 1.0"/>
          <w:color w:val="000000" w:themeColor="text1"/>
          <w:szCs w:val="28"/>
        </w:rPr>
        <w:t>ои навро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C7D5E" w:rsidRPr="004829D3">
        <w:rPr>
          <w:rFonts w:ascii="Palatino Linotype" w:hAnsi="Palatino Linotype" w:cs="Times New Roman Tajik 1.0"/>
          <w:color w:val="000000" w:themeColor="text1"/>
          <w:szCs w:val="28"/>
        </w:rPr>
        <w:t>аррар намоем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0A6C" w:rsidRPr="004829D3">
        <w:rPr>
          <w:rFonts w:ascii="Palatino Linotype" w:hAnsi="Palatino Linotype" w:cs="Times New Roman Tajik 1.0"/>
          <w:color w:val="000000" w:themeColor="text1"/>
          <w:szCs w:val="28"/>
        </w:rPr>
        <w:t>олати муосири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C0A6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имкон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0A6C" w:rsidRPr="004829D3">
        <w:rPr>
          <w:rFonts w:ascii="Palatino Linotype" w:hAnsi="Palatino Linotype" w:cs="Times New Roman Tajik 1.0"/>
          <w:color w:val="000000" w:themeColor="text1"/>
          <w:szCs w:val="28"/>
        </w:rPr>
        <w:t>ад, ки бо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ҷҳ</w:t>
      </w:r>
      <w:r w:rsidR="00BC0A6C" w:rsidRPr="004829D3">
        <w:rPr>
          <w:rFonts w:ascii="Palatino Linotype" w:hAnsi="Palatino Linotype" w:cs="Times New Roman Tajik 1.0"/>
          <w:color w:val="000000" w:themeColor="text1"/>
          <w:szCs w:val="28"/>
        </w:rPr>
        <w:t>изот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C0A6C" w:rsidRPr="004829D3">
        <w:rPr>
          <w:rFonts w:ascii="Palatino Linotype" w:hAnsi="Palatino Linotype" w:cs="Times New Roman Tajik 1.0"/>
          <w:color w:val="000000" w:themeColor="text1"/>
          <w:szCs w:val="28"/>
        </w:rPr>
        <w:t>ои замонав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C0A6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каркард намоем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854DA" w:rsidRPr="004829D3">
        <w:rPr>
          <w:rFonts w:ascii="Palatino Linotype" w:hAnsi="Palatino Linotype" w:cs="Times New Roman Tajik 1.0"/>
          <w:color w:val="000000" w:themeColor="text1"/>
          <w:szCs w:val="28"/>
        </w:rPr>
        <w:t>олати муосири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854D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имкон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854DA" w:rsidRPr="004829D3">
        <w:rPr>
          <w:rFonts w:ascii="Palatino Linotype" w:hAnsi="Palatino Linotype" w:cs="Times New Roman Tajik 1.0"/>
          <w:color w:val="000000" w:themeColor="text1"/>
          <w:szCs w:val="28"/>
        </w:rPr>
        <w:t>ад, ки бо технологияи замонав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854D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каркард намоем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54DA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5854DA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854DA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асосии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М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змуни асосии баллистик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дар милли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ва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, механизми кушодани тир ва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нати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аи оташ кушодан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уд оянда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B1557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асосии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тир ва пайхои даст 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43FFC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асосии баллистик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>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хангоми ба берун баромадан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92E99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асосии баллистик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>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хангоми ба монеа расидан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25040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F7AB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F7ABA" w:rsidRPr="004829D3">
        <w:rPr>
          <w:rFonts w:ascii="Palatino Linotype" w:hAnsi="Palatino Linotype" w:cs="Times New Roman Tajik 1.0"/>
          <w:color w:val="000000" w:themeColor="text1"/>
          <w:szCs w:val="28"/>
        </w:rPr>
        <w:t>авоб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F7ABA" w:rsidRPr="004829D3">
        <w:rPr>
          <w:rFonts w:ascii="Palatino Linotype" w:hAnsi="Palatino Linotype" w:cs="Times New Roman Tajik 1.0"/>
          <w:color w:val="000000" w:themeColor="text1"/>
          <w:szCs w:val="28"/>
        </w:rPr>
        <w:t>о нодурустанд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02C02" w:rsidRPr="004829D3">
        <w:rPr>
          <w:rFonts w:ascii="Palatino Linotype" w:hAnsi="Palatino Linotype"/>
          <w:color w:val="000000" w:themeColor="text1"/>
          <w:szCs w:val="28"/>
        </w:rPr>
        <w:t xml:space="preserve">Ба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402C02" w:rsidRPr="004829D3">
        <w:rPr>
          <w:rFonts w:ascii="Palatino Linotype" w:hAnsi="Palatino Linotype"/>
          <w:color w:val="000000" w:themeColor="text1"/>
          <w:szCs w:val="28"/>
        </w:rPr>
        <w:t>айр аз далел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402C02" w:rsidRPr="004829D3">
        <w:rPr>
          <w:rFonts w:ascii="Palatino Linotype" w:hAnsi="Palatino Linotype"/>
          <w:color w:val="000000" w:themeColor="text1"/>
          <w:szCs w:val="28"/>
        </w:rPr>
        <w:t>ои шайъи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,</w:t>
      </w:r>
      <w:r w:rsidR="00402C02" w:rsidRPr="004829D3">
        <w:rPr>
          <w:rFonts w:ascii="Palatino Linotype" w:hAnsi="Palatino Linotype"/>
          <w:color w:val="000000" w:themeColor="text1"/>
          <w:szCs w:val="28"/>
        </w:rPr>
        <w:t xml:space="preserve"> объекти 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>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</w:t>
      </w:r>
      <w:r w:rsidR="00B47609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чи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47609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Ч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х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одиса, масалан, муайян карда шудани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ойгиршавии шахсе, ки ба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>абрдида оташ кушодааст,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02C02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Муайян намудани аломат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авмии одам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о, </w:t>
      </w:r>
      <w:r w:rsidR="00B47609" w:rsidRPr="004829D3">
        <w:rPr>
          <w:rFonts w:ascii="Palatino Linotype" w:hAnsi="Palatino Linotype"/>
          <w:color w:val="000000" w:themeColor="text1"/>
          <w:szCs w:val="28"/>
        </w:rPr>
        <w:t>чиз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о ва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47609" w:rsidRPr="004829D3">
        <w:rPr>
          <w:rFonts w:ascii="Palatino Linotype" w:hAnsi="Palatino Linotype"/>
          <w:color w:val="000000" w:themeColor="text1"/>
          <w:szCs w:val="28"/>
        </w:rPr>
        <w:t>айвон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 аз р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и пай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ои он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Муайян намудани баъзе аломат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ои хоси иштирокчиёни во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еа, 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одиса ва 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ч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иноят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Муайян намудани баъзе 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ои дорои а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амияти криминалистидошта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="00B4760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4760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</w:t>
      </w:r>
      <w:r w:rsidR="0049068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рустанд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чи гуна сан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о гузаронида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Х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хк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к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ои химияв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, ретген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спектрал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истифода мегардад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92D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о ташхиси баллистики гузаронида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техник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38549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истифода мегардад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ои математик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, инфросурх ва спектрал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истифода мегардад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ангоми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ои алгебр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>, ултробунафш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спектрал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3425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истифода мегардад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109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Дар мавриди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и захм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ое, ки дар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асад, сару либос аз тири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пайдо мегарданд, </w:t>
      </w:r>
      <w:r w:rsidR="00CB6A00" w:rsidRPr="004829D3">
        <w:rPr>
          <w:rFonts w:ascii="Palatino Linotype" w:hAnsi="Palatino Linotype" w:cs="Times New Roman Tajik 1.0"/>
          <w:color w:val="000000" w:themeColor="text1"/>
          <w:szCs w:val="28"/>
        </w:rPr>
        <w:t>кадом намуди ташхис таъин карда мешава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>ашхиси б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аллистик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и криминалист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и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бо ташхиси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A79B5" w:rsidRPr="004829D3">
        <w:rPr>
          <w:rFonts w:ascii="Palatino Linotype" w:hAnsi="Palatino Linotype" w:cs="Times New Roman Tajik 1.0"/>
          <w:color w:val="000000" w:themeColor="text1"/>
          <w:szCs w:val="28"/>
        </w:rPr>
        <w:t>-тибб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>Ташхиси пайшинос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>бо ташхиси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>-тибб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>Ташхиси баллистики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="001B5C7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 ташхиси 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>кимиёв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>Ташхиси баллистикии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 ташхиси пайшинос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>Ташхиси кимиёв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 ташхиси суд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A7B36" w:rsidRPr="004829D3">
        <w:rPr>
          <w:rFonts w:ascii="Palatino Linotype" w:hAnsi="Palatino Linotype" w:cs="Times New Roman Tajik 1.0"/>
          <w:color w:val="000000" w:themeColor="text1"/>
          <w:szCs w:val="28"/>
        </w:rPr>
        <w:t>-тибб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D10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D10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айр аз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D103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тир баллистика боз чиро меомузад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1030" w:rsidRPr="004829D3">
        <w:rPr>
          <w:rFonts w:ascii="Palatino Linotype" w:hAnsi="Palatino Linotype" w:cs="Times New Roman Tajik 1.0"/>
          <w:color w:val="000000" w:themeColor="text1"/>
          <w:szCs w:val="28"/>
        </w:rPr>
        <w:t>С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охти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худи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оташфишони дастиро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D1030" w:rsidRPr="004829D3">
        <w:rPr>
          <w:rFonts w:ascii="Palatino Linotype" w:hAnsi="Palatino Linotype" w:cs="Times New Roman Tajik 1.0"/>
          <w:color w:val="000000" w:themeColor="text1"/>
          <w:szCs w:val="28"/>
        </w:rPr>
        <w:t>низ меом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9D103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зад, ки бе ин баъзе масоили криминалистиро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1030" w:rsidRPr="004829D3">
        <w:rPr>
          <w:rFonts w:ascii="Palatino Linotype" w:hAnsi="Palatino Linotype" w:cs="Times New Roman Tajik 1.0"/>
          <w:color w:val="000000" w:themeColor="text1"/>
          <w:szCs w:val="28"/>
        </w:rPr>
        <w:t>ал кардан имкон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но</w:t>
      </w:r>
      <w:r w:rsidR="009D1030" w:rsidRPr="004829D3">
        <w:rPr>
          <w:rFonts w:ascii="Palatino Linotype" w:hAnsi="Palatino Linotype" w:cs="Times New Roman Tajik 1.0"/>
          <w:color w:val="000000" w:themeColor="text1"/>
          <w:szCs w:val="28"/>
        </w:rPr>
        <w:t>пазир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 xml:space="preserve">ои дар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>одиса мондашударо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>Омузиши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>ои дарстро ки дар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 xml:space="preserve">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E11547" w:rsidRPr="004829D3">
        <w:rPr>
          <w:rFonts w:ascii="Palatino Linotype" w:hAnsi="Palatino Linotype"/>
          <w:color w:val="000000" w:themeColor="text1"/>
          <w:szCs w:val="28"/>
        </w:rPr>
        <w:t>и мондааст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Кисм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ро меомузад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 xml:space="preserve">Ба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айр аз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ои чанг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 xml:space="preserve"> баллистика боз кадом намуди ярок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9418A" w:rsidRPr="004829D3">
        <w:rPr>
          <w:rFonts w:ascii="Palatino Linotype" w:hAnsi="Palatino Linotype"/>
          <w:color w:val="000000" w:themeColor="text1"/>
          <w:szCs w:val="28"/>
        </w:rPr>
        <w:t>оро меомузад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9418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A9418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</w:t>
      </w:r>
      <w:r w:rsidR="00A9418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9418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он, тапонча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9418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ва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A9418A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он</w:t>
      </w:r>
      <w:r w:rsidR="00641A8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641A8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худсоз</w:t>
      </w:r>
      <w:r w:rsidR="003E49F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B76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Корд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B76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хонаги ва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7B76F9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сардро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Лавозимот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тарканда ва корд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хо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агидор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Норинчак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ва корд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D41627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худсозро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41A8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41A8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41A83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умлаи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ашё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оеро ворид намудан мумкин аст, ки 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о дорои нишона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ои зерин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0720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ташфишон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таъиноти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махсус оид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D072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 расонидани зарар,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увваи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720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алокатовар ва </w:t>
      </w:r>
      <w:r w:rsidR="008E3003" w:rsidRPr="004829D3">
        <w:rPr>
          <w:rFonts w:ascii="Palatino Linotype" w:hAnsi="Palatino Linotype" w:cs="Times New Roman Tajik 1.0"/>
          <w:color w:val="000000" w:themeColor="text1"/>
          <w:szCs w:val="28"/>
        </w:rPr>
        <w:t>муста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720" w:rsidRPr="004829D3">
        <w:rPr>
          <w:rFonts w:ascii="Palatino Linotype" w:hAnsi="Palatino Linotype" w:cs="Times New Roman Tajik 1.0"/>
          <w:color w:val="000000" w:themeColor="text1"/>
          <w:szCs w:val="28"/>
        </w:rPr>
        <w:t>кам будан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Умум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махсус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Классик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илм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Монанд ва аз якдигар фар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кунанда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Фард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комплекс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8674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>аф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>уми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онуни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икистон «Дар бораи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силох</w:t>
      </w:r>
      <w:r w:rsidR="0008674C" w:rsidRPr="004829D3">
        <w:rPr>
          <w:rFonts w:ascii="Palatino Linotype" w:hAnsi="Palatino Linotype" w:cs="Times New Roman Tajik 1.0"/>
          <w:color w:val="000000" w:themeColor="text1"/>
          <w:szCs w:val="28"/>
        </w:rPr>
        <w:t>»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онуни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икистон «Дар бораи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силох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»</w:t>
      </w:r>
      <w:r w:rsidR="0008674C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з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ери маф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уми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>манд, ки барои аз масофа бо снаряд зарбаи механик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задан таъин шудааст, ки он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исоби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D2A26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увваи заряди борут ё заряди дигар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26FAA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самтнок гирифтааст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онуни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икистон «Дар бораи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силох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»</w:t>
      </w:r>
      <w:r w:rsidR="00D8545A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з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ери маф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уми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манд, ки 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 </w:t>
      </w:r>
      <w:r w:rsidR="00D8545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барои 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тирпарони коршоям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онуни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икистон «Дар бораи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силох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»</w:t>
      </w:r>
      <w:r w:rsidR="009F7B8A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з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ери маф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уми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7B8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манд, ки </w:t>
      </w:r>
      <w:r w:rsidR="004F4431" w:rsidRPr="004829D3">
        <w:rPr>
          <w:rFonts w:ascii="Palatino Linotype" w:hAnsi="Palatino Linotype" w:cs="Times New Roman Tajik 1.0"/>
          <w:color w:val="000000" w:themeColor="text1"/>
          <w:szCs w:val="28"/>
        </w:rPr>
        <w:t>он барои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4F4431" w:rsidRPr="004829D3">
        <w:rPr>
          <w:rFonts w:ascii="Palatino Linotype" w:hAnsi="Palatino Linotype" w:cs="Times New Roman Tajik 1.0"/>
          <w:color w:val="000000" w:themeColor="text1"/>
          <w:szCs w:val="28"/>
        </w:rPr>
        <w:t>луб кардани душман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онуни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икистон «Дар бораи силох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»</w:t>
      </w:r>
      <w:r w:rsidR="00FF69B5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з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ери маф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уми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манд, ки барои тирхоликуни таъин шудааст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онуни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икистон «Дар бораи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силох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»</w:t>
      </w:r>
      <w:r w:rsidR="00FF69B5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з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ери маф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>уми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F69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AE2B72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E2B72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E2B7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E2B72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E2B7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E2B72" w:rsidRPr="004829D3">
        <w:rPr>
          <w:rFonts w:ascii="Palatino Linotype" w:hAnsi="Palatino Linotype" w:cs="Times New Roman Tajik 1.0"/>
          <w:color w:val="000000" w:themeColor="text1"/>
          <w:szCs w:val="28"/>
        </w:rPr>
        <w:t>мида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A1031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сос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ои илмии баллистикаи криминалистиро ч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ӣ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ташкил меди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анд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tabs>
          <w:tab w:val="left" w:pos="8505"/>
        </w:tabs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Назарияи</w:t>
      </w:r>
      <w:r w:rsidR="009F280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</w:t>
      </w:r>
      <w:r w:rsidR="00A42505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во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қ</w:t>
      </w:r>
      <w:r w:rsidR="00A42505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ифияти диалектик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ӣ</w:t>
      </w:r>
      <w:r w:rsidR="00A42505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ва</w:t>
      </w:r>
      <w:r w:rsidR="009F280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манти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қ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и диалектик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ӣ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, назарияи инъикос, назарияи идентификатсияи криминалист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ӣ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низ дар як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ҷ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ояг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ӣ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асос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ои илмии баллистикаи криминалистиро ташкил меди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0A1031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tabs>
          <w:tab w:val="left" w:pos="8505"/>
        </w:tabs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х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="001D59E2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D59E2" w:rsidRPr="004829D3">
        <w:rPr>
          <w:rFonts w:ascii="Palatino Linotype" w:hAnsi="Palatino Linotype"/>
          <w:color w:val="000000" w:themeColor="text1"/>
          <w:szCs w:val="28"/>
        </w:rPr>
        <w:t>ое, ки аз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1D59E2" w:rsidRPr="004829D3">
        <w:rPr>
          <w:rFonts w:ascii="Palatino Linotype" w:hAnsi="Palatino Linotype"/>
          <w:color w:val="000000" w:themeColor="text1"/>
          <w:szCs w:val="28"/>
        </w:rPr>
        <w:t xml:space="preserve"> дар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1D59E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1D59E2" w:rsidRPr="004829D3">
        <w:rPr>
          <w:rFonts w:ascii="Palatino Linotype" w:hAnsi="Palatino Linotype"/>
          <w:color w:val="000000" w:themeColor="text1"/>
          <w:szCs w:val="28"/>
        </w:rPr>
        <w:t>одиса омухта мешаванд</w:t>
      </w:r>
      <w:r w:rsidR="00A839C9" w:rsidRPr="004829D3">
        <w:rPr>
          <w:rFonts w:ascii="Palatino Linotype" w:hAnsi="Palatino Linotype"/>
          <w:color w:val="000000" w:themeColor="text1"/>
          <w:szCs w:val="28"/>
        </w:rPr>
        <w:t xml:space="preserve">, </w:t>
      </w:r>
      <w:r w:rsidR="00A839C9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асос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A839C9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ои илмии баллистикаи криминалистиро ташкил меди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A839C9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tabs>
          <w:tab w:val="left" w:pos="8505"/>
        </w:tabs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357F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сос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ои илмии баллистикаи криминалистиро пай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ои аз яро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қ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бо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қ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имонда ташкил меди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tabs>
          <w:tab w:val="left" w:pos="8505"/>
        </w:tabs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357F4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сос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ои илмии баллистикаи криминалистиро 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айнияткунии криминалист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ӣ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ташкил меди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D357F4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tabs>
          <w:tab w:val="left" w:pos="8505"/>
        </w:tabs>
        <w:spacing w:after="0" w:line="360" w:lineRule="auto"/>
        <w:jc w:val="both"/>
        <w:rPr>
          <w:rFonts w:ascii="Palatino Linotype" w:hAnsi="Palatino Linotype" w:cs="Times New Roman Tajik 1.0"/>
          <w:bCs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асос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ои илмии баллистикаи криминалистиро омузиши пай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о</w:t>
      </w:r>
      <w:r>
        <w:rPr>
          <w:rFonts w:ascii="Palatino Linotype" w:hAnsi="Palatino Linotype" w:cs="Times New Roman Tajik 1.0"/>
          <w:bCs/>
          <w:color w:val="000000" w:themeColor="text1"/>
          <w:szCs w:val="28"/>
        </w:rPr>
        <w:t xml:space="preserve"> 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ташкил меди</w:t>
      </w:r>
      <w:r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ҳ</w:t>
      </w:r>
      <w:r w:rsidR="00763AC3" w:rsidRPr="004829D3">
        <w:rPr>
          <w:rFonts w:ascii="Palatino Linotype" w:hAnsi="Palatino Linotype" w:cs="Times New Roman Tajik 1.0"/>
          <w:bCs/>
          <w:color w:val="000000" w:themeColor="text1"/>
          <w:szCs w:val="28"/>
        </w:rPr>
        <w:t>анд</w:t>
      </w:r>
      <w:r>
        <w:rPr>
          <w:rFonts w:ascii="Palatino Linotype" w:hAnsi="Palatino Linotype" w:cs="Times New Roman Tajik 1.0"/>
          <w:bCs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1A53F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Таъри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х</w:t>
      </w:r>
      <w:r w:rsidR="001A53F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илми </w:t>
      </w:r>
      <w:r w:rsidR="001A53F1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F1AF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а давраи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ихтироъ карда шудани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8F1AFB" w:rsidRPr="004829D3">
        <w:rPr>
          <w:rFonts w:ascii="Palatino Linotype" w:hAnsi="Palatino Linotype" w:cs="Times New Roman Tajik 1.0"/>
          <w:color w:val="000000" w:themeColor="text1"/>
          <w:szCs w:val="28"/>
        </w:rPr>
        <w:t>аввалини оташфишон рост меояд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8F1AF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1666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D3037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1677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D3037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1633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D3037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1643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Объекти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баллистикаи криминалистиро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оташфишон, тир ва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ое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анд, ки 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бо тафтиши парвандаи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ало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аманд буда,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ангоми содир шудани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иноят истифода гардида,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одиса ёфта гирифта шудаанд ва барои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и ба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пешни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од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гардидаанд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92F3B" w:rsidRPr="004829D3">
        <w:rPr>
          <w:rFonts w:ascii="Palatino Linotype" w:hAnsi="Palatino Linotype" w:cs="Times New Roman Tajik 1.0"/>
          <w:color w:val="000000" w:themeColor="text1"/>
          <w:szCs w:val="28"/>
        </w:rPr>
        <w:t>Объекти баллистикаи криминалистиро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о ва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ои он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Объекти баллистикаи криминалистиро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о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паронидашуда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62D3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Объекти баллистикаи криминалистиро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амаи лавозимот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анги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Объекти баллистикаи криминалистиро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24B94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E0243" w:rsidRPr="004829D3">
        <w:rPr>
          <w:rFonts w:ascii="Palatino Linotype" w:hAnsi="Palatino Linotype"/>
          <w:color w:val="000000" w:themeColor="text1"/>
          <w:szCs w:val="28"/>
        </w:rPr>
        <w:t>Оташфишон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BE0243" w:rsidRPr="004829D3">
        <w:rPr>
          <w:rFonts w:ascii="Palatino Linotype" w:hAnsi="Palatino Linotype"/>
          <w:color w:val="000000" w:themeColor="text1"/>
          <w:szCs w:val="28"/>
        </w:rPr>
        <w:t xml:space="preserve">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ташфишон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яъне бо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увваи борут ваё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>ашьёи ивазкунандаи он аз милли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берун баромадани тир ва зарба задан ба чизи зинда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>Оташфишон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яъне</w:t>
      </w:r>
      <w:r w:rsidR="00EA44D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паронидани 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>аз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E0243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44DC" w:rsidRPr="004829D3">
        <w:rPr>
          <w:rFonts w:ascii="Palatino Linotype" w:hAnsi="Palatino Linotype" w:cs="Times New Roman Tajik 1.0"/>
          <w:color w:val="000000" w:themeColor="text1"/>
          <w:szCs w:val="28"/>
        </w:rPr>
        <w:t>Оташфишон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A44D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>анги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 ва тапонча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>оро мег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>янд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>Оташфишон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7091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яъне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D06C7A" w:rsidRPr="004829D3">
        <w:rPr>
          <w:rFonts w:ascii="Palatino Linotype" w:hAnsi="Palatino Linotype" w:cs="Times New Roman Tajik 1.0"/>
          <w:color w:val="000000" w:themeColor="text1"/>
          <w:szCs w:val="28"/>
        </w:rPr>
        <w:t>он чизеро меноманд ки аз таъсири гарми тир мепаронад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6C7A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06C7A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06C7A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>нок будан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чиро ифода мекунад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нок будан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маънии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онро дорад, ки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предмети муайян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и муста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кам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сохтори конструктор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дорои имконияти парронидани ду ва зиёда 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>нок будан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,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яъне паронидани тир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E7367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>нок будан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,</w:t>
      </w:r>
      <w:r w:rsidR="002C18D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2C18D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яъне 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анги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 ва тапонча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оро мег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янд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нок будан,</w:t>
      </w:r>
      <w:r w:rsidR="002C18D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яъне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E7367C" w:rsidRPr="004829D3">
        <w:rPr>
          <w:rFonts w:ascii="Palatino Linotype" w:hAnsi="Palatino Linotype" w:cs="Times New Roman Tajik 1.0"/>
          <w:color w:val="000000" w:themeColor="text1"/>
          <w:szCs w:val="28"/>
        </w:rPr>
        <w:t>он чизеро меноманд ки аз таъсири гарми тир мепаронад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7367C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E7367C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7367C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119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>исм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>ои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>осилкунандаи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F7325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>или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</w:t>
      </w:r>
      <w:r w:rsidR="00DE767C" w:rsidRPr="004829D3">
        <w:rPr>
          <w:rFonts w:ascii="Palatino Linotype" w:hAnsi="Palatino Linotype" w:cs="Times New Roman Tajik 1.0"/>
          <w:color w:val="000000" w:themeColor="text1"/>
          <w:szCs w:val="28"/>
        </w:rPr>
        <w:t>оташфишон, куланг (затвор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DE767C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зарбазанак, косача ва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F7325" w:rsidRPr="004829D3">
        <w:rPr>
          <w:rFonts w:ascii="Palatino Linotype" w:hAnsi="Palatino Linotype" w:cs="Times New Roman Tajik 1.0"/>
          <w:color w:val="000000" w:themeColor="text1"/>
          <w:szCs w:val="28"/>
        </w:rPr>
        <w:t>аппак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12C4B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812C4B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812C4B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куланг (затвор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812C4B" w:rsidRPr="004829D3">
        <w:rPr>
          <w:rFonts w:ascii="Palatino Linotype" w:hAnsi="Palatino Linotype" w:cs="Times New Roman Tajik 1.0"/>
          <w:color w:val="000000" w:themeColor="text1"/>
          <w:szCs w:val="28"/>
        </w:rPr>
        <w:t>, зарбазанак, косача ва тирдон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11791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011791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11791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сузан,</w:t>
      </w:r>
      <w:r w:rsidR="00757C6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зарбазанак, косача ва тирдон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57C64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757C64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757C64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курок, тасма</w:t>
      </w:r>
      <w:r w:rsidR="002151F7" w:rsidRPr="004829D3">
        <w:rPr>
          <w:rFonts w:ascii="Palatino Linotype" w:hAnsi="Palatino Linotype" w:cs="Times New Roman Tajik 1.0"/>
          <w:color w:val="000000" w:themeColor="text1"/>
          <w:szCs w:val="28"/>
        </w:rPr>
        <w:t>, косача ва тиркапак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151F7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2151F7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151F7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151F7" w:rsidRPr="004829D3">
        <w:rPr>
          <w:rFonts w:ascii="Palatino Linotype" w:hAnsi="Palatino Linotype" w:cs="Times New Roman Tajik 1.0"/>
          <w:color w:val="000000" w:themeColor="text1"/>
          <w:szCs w:val="28"/>
        </w:rPr>
        <w:t>апак, зарбазанак, косача ва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151F7" w:rsidRPr="004829D3">
        <w:rPr>
          <w:rFonts w:ascii="Palatino Linotype" w:hAnsi="Palatino Linotype" w:cs="Times New Roman Tajik 1.0"/>
          <w:color w:val="000000" w:themeColor="text1"/>
          <w:szCs w:val="28"/>
        </w:rPr>
        <w:t>аппак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F19CC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F19CC" w:rsidRPr="004829D3">
        <w:rPr>
          <w:rFonts w:ascii="Palatino Linotype" w:hAnsi="Palatino Linotype" w:cs="Times New Roman Tajik 1.0"/>
          <w:color w:val="000000" w:themeColor="text1"/>
          <w:szCs w:val="28"/>
        </w:rPr>
        <w:t>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0F19CC" w:rsidRPr="004829D3">
        <w:rPr>
          <w:rFonts w:ascii="Palatino Linotype" w:hAnsi="Palatino Linotype" w:cs="Times New Roman Tajik 1.0"/>
          <w:color w:val="000000" w:themeColor="text1"/>
          <w:szCs w:val="28"/>
        </w:rPr>
        <w:t>и таъиноташон ба кадом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ӯҳҳ</w:t>
      </w:r>
      <w:r w:rsidR="000F19CC" w:rsidRPr="004829D3">
        <w:rPr>
          <w:rFonts w:ascii="Palatino Linotype" w:hAnsi="Palatino Linotype" w:cs="Times New Roman Tajik 1.0"/>
          <w:color w:val="000000" w:themeColor="text1"/>
          <w:szCs w:val="28"/>
        </w:rPr>
        <w:t>о дохил мешаванд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F19CC" w:rsidRPr="004829D3">
        <w:rPr>
          <w:rFonts w:ascii="Palatino Linotype" w:hAnsi="Palatino Linotype"/>
          <w:color w:val="000000" w:themeColor="text1"/>
          <w:szCs w:val="28"/>
        </w:rPr>
        <w:t>Г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="000C2DB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C2DBE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C2DBE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варзиш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578C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0F19CC" w:rsidRPr="004829D3">
        <w:rPr>
          <w:rFonts w:ascii="Palatino Linotype" w:hAnsi="Palatino Linotype" w:cs="Times New Roman Tajik 1.0"/>
          <w:color w:val="000000" w:themeColor="text1"/>
          <w:szCs w:val="28"/>
        </w:rPr>
        <w:t>сигнал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F19C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8B1E89" w:rsidRPr="004829D3">
        <w:rPr>
          <w:rFonts w:ascii="Palatino Linotype" w:hAnsi="Palatino Linotype" w:cs="Times New Roman Tajik 1.0"/>
          <w:color w:val="000000" w:themeColor="text1"/>
          <w:szCs w:val="28"/>
        </w:rPr>
        <w:t>айра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B1E89" w:rsidRPr="004829D3">
        <w:rPr>
          <w:rFonts w:ascii="Palatino Linotype" w:hAnsi="Palatino Linotype"/>
          <w:color w:val="000000" w:themeColor="text1"/>
          <w:szCs w:val="28"/>
        </w:rPr>
        <w:t>Кортус, тир, борут, дроб, карте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B1E89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8B1E89" w:rsidRPr="004829D3">
        <w:rPr>
          <w:rFonts w:ascii="Palatino Linotype" w:hAnsi="Palatino Linotype"/>
          <w:color w:val="000000" w:themeColor="text1"/>
          <w:szCs w:val="28"/>
        </w:rPr>
        <w:t>ои кутрашон гуногун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578C7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7D30EE" w:rsidRPr="004829D3">
        <w:rPr>
          <w:rFonts w:ascii="Palatino Linotype" w:hAnsi="Palatino Linotype"/>
          <w:color w:val="000000" w:themeColor="text1"/>
          <w:szCs w:val="28"/>
        </w:rPr>
        <w:t>лангади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D30EE" w:rsidRPr="004829D3">
        <w:rPr>
          <w:rFonts w:ascii="Palatino Linotype" w:hAnsi="Palatino Linotype"/>
          <w:color w:val="000000" w:themeColor="text1"/>
          <w:szCs w:val="28"/>
        </w:rPr>
        <w:t>анда ва 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E0260" w:rsidRPr="004829D3">
        <w:rPr>
          <w:rFonts w:ascii="Palatino Linotype" w:hAnsi="Palatino Linotype"/>
          <w:color w:val="000000" w:themeColor="text1"/>
          <w:szCs w:val="28"/>
        </w:rPr>
        <w:t>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E0260" w:rsidRPr="004829D3">
        <w:rPr>
          <w:rFonts w:ascii="Palatino Linotype" w:hAnsi="Palatino Linotype"/>
          <w:color w:val="000000" w:themeColor="text1"/>
          <w:szCs w:val="28"/>
        </w:rPr>
        <w:t>и т</w:t>
      </w:r>
      <w:r w:rsidR="007D30EE" w:rsidRPr="004829D3">
        <w:rPr>
          <w:rFonts w:ascii="Palatino Linotype" w:hAnsi="Palatino Linotype"/>
          <w:color w:val="000000" w:themeColor="text1"/>
          <w:szCs w:val="28"/>
        </w:rPr>
        <w:t>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D30EE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5E0260" w:rsidRPr="004829D3">
        <w:rPr>
          <w:rFonts w:ascii="Palatino Linotype" w:hAnsi="Palatino Linotype"/>
          <w:color w:val="000000" w:themeColor="text1"/>
          <w:szCs w:val="28"/>
        </w:rPr>
        <w:t xml:space="preserve"> тарики саноати ва 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E0260" w:rsidRPr="004829D3">
        <w:rPr>
          <w:rFonts w:ascii="Palatino Linotype" w:hAnsi="Palatino Linotype"/>
          <w:color w:val="000000" w:themeColor="text1"/>
          <w:szCs w:val="28"/>
        </w:rPr>
        <w:t>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E0260" w:rsidRPr="004829D3">
        <w:rPr>
          <w:rFonts w:ascii="Palatino Linotype" w:hAnsi="Palatino Linotype"/>
          <w:color w:val="000000" w:themeColor="text1"/>
          <w:szCs w:val="28"/>
        </w:rPr>
        <w:t>ои худсоз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F7F6A" w:rsidRPr="004829D3">
        <w:rPr>
          <w:rFonts w:ascii="Palatino Linotype" w:hAnsi="Palatino Linotype"/>
          <w:color w:val="000000" w:themeColor="text1"/>
          <w:szCs w:val="28"/>
        </w:rPr>
        <w:t>Гулула (тир</w:t>
      </w:r>
      <w:r>
        <w:rPr>
          <w:rFonts w:ascii="Palatino Linotype" w:hAnsi="Palatino Linotype"/>
          <w:color w:val="000000" w:themeColor="text1"/>
          <w:szCs w:val="28"/>
        </w:rPr>
        <w:t xml:space="preserve">) </w:t>
      </w:r>
      <w:r w:rsidR="007F7F6A" w:rsidRPr="004829D3">
        <w:rPr>
          <w:rFonts w:ascii="Palatino Linotype" w:hAnsi="Palatino Linotype"/>
          <w:color w:val="000000" w:themeColor="text1"/>
          <w:szCs w:val="28"/>
        </w:rPr>
        <w:t xml:space="preserve">аз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7F7F6A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F7F6A" w:rsidRPr="004829D3">
        <w:rPr>
          <w:rFonts w:ascii="Palatino Linotype" w:hAnsi="Palatino Linotype"/>
          <w:color w:val="000000" w:themeColor="text1"/>
          <w:szCs w:val="28"/>
        </w:rPr>
        <w:t>о иборат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/>
          <w:color w:val="000000" w:themeColor="text1"/>
          <w:szCs w:val="28"/>
        </w:rPr>
        <w:t>Гу</w:t>
      </w:r>
      <w:r w:rsidR="007F7F6A" w:rsidRPr="004829D3">
        <w:rPr>
          <w:rFonts w:ascii="Palatino Linotype" w:hAnsi="Palatino Linotype"/>
          <w:color w:val="000000" w:themeColor="text1"/>
          <w:szCs w:val="28"/>
        </w:rPr>
        <w:t>л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ул</w:t>
      </w:r>
      <w:r w:rsidR="007F7F6A" w:rsidRPr="004829D3">
        <w:rPr>
          <w:rFonts w:ascii="Palatino Linotype" w:hAnsi="Palatino Linotype"/>
          <w:color w:val="000000" w:themeColor="text1"/>
          <w:szCs w:val="28"/>
        </w:rPr>
        <w:t>а (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1A0BA5" w:rsidRPr="004829D3">
        <w:rPr>
          <w:rFonts w:ascii="Palatino Linotype" w:hAnsi="Palatino Linotype" w:cs="Times New Roman Tajik 1.0"/>
          <w:color w:val="000000" w:themeColor="text1"/>
          <w:szCs w:val="28"/>
        </w:rPr>
        <w:t>аз кортус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1A0BA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дилак, 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пистон, борут,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>бут (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бути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борут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бути снаряд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иборат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C6627F" w:rsidRPr="004829D3">
        <w:rPr>
          <w:rFonts w:ascii="Palatino Linotype" w:hAnsi="Palatino Linotype" w:cs="Times New Roman Tajik 1.0"/>
          <w:color w:val="000000" w:themeColor="text1"/>
          <w:szCs w:val="28"/>
        </w:rPr>
        <w:t>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A0BA5" w:rsidRPr="004829D3">
        <w:rPr>
          <w:rFonts w:ascii="Palatino Linotype" w:hAnsi="Palatino Linotype"/>
          <w:color w:val="000000" w:themeColor="text1"/>
          <w:szCs w:val="28"/>
        </w:rPr>
        <w:t>Кортус, нуги тир, дилаки тир, хока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B1899" w:rsidRPr="004829D3">
        <w:rPr>
          <w:rFonts w:ascii="Palatino Linotype" w:hAnsi="Palatino Linotype"/>
          <w:color w:val="000000" w:themeColor="text1"/>
          <w:szCs w:val="28"/>
        </w:rPr>
        <w:t>Кортус, хока, дилак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F3018" w:rsidRPr="004829D3">
        <w:rPr>
          <w:rFonts w:ascii="Palatino Linotype" w:hAnsi="Palatino Linotype"/>
          <w:color w:val="000000" w:themeColor="text1"/>
          <w:szCs w:val="28"/>
        </w:rPr>
        <w:t>Кортус, нуги тир, дилаки тир, хока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B1899" w:rsidRPr="004829D3">
        <w:rPr>
          <w:rFonts w:ascii="Palatino Linotype" w:hAnsi="Palatino Linotype"/>
          <w:color w:val="000000" w:themeColor="text1"/>
          <w:szCs w:val="28"/>
        </w:rPr>
        <w:t>Борути дудкунанда ва борути бедуд, кортус, дилак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C55129" w:rsidRPr="004829D3">
        <w:rPr>
          <w:rFonts w:ascii="Palatino Linotype" w:hAnsi="Palatino Linotype" w:cs="Times New Roman Tajik 1.0"/>
          <w:color w:val="000000" w:themeColor="text1"/>
          <w:szCs w:val="28"/>
        </w:rPr>
        <w:t>Шакли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55129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чигунаанд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Шакли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силиндриянд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401FC" w:rsidRPr="004829D3">
        <w:rPr>
          <w:rFonts w:ascii="Palatino Linotype" w:hAnsi="Palatino Linotype" w:cs="Times New Roman Tajik 1.0"/>
          <w:color w:val="000000" w:themeColor="text1"/>
          <w:szCs w:val="28"/>
        </w:rPr>
        <w:t>Шакли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401FC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бутилкашакл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401FC" w:rsidRPr="004829D3">
        <w:rPr>
          <w:rFonts w:ascii="Palatino Linotype" w:hAnsi="Palatino Linotype" w:cs="Times New Roman Tajik 1.0"/>
          <w:color w:val="000000" w:themeColor="text1"/>
          <w:szCs w:val="28"/>
        </w:rPr>
        <w:t>Шакли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майдамилла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хал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кашакл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E08A0" w:rsidRPr="004829D3">
        <w:rPr>
          <w:rFonts w:ascii="Palatino Linotype" w:hAnsi="Palatino Linotype" w:cs="Times New Roman Tajik 1.0"/>
          <w:color w:val="000000" w:themeColor="text1"/>
          <w:szCs w:val="28"/>
        </w:rPr>
        <w:t>Шакли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1E08A0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дарозруя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1E08A0" w:rsidRPr="004829D3">
        <w:rPr>
          <w:rFonts w:ascii="Palatino Linotype" w:hAnsi="Palatino Linotype" w:cs="Times New Roman Tajik 1.0"/>
          <w:color w:val="000000" w:themeColor="text1"/>
          <w:szCs w:val="28"/>
        </w:rPr>
        <w:t>Шакли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7F2944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даврашакл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дарозиашон ба чанд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дарозиашон ба ду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се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чор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панч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hAnsi="Palatino Linotype" w:cs="Times New Roman Tajik 1.0"/>
          <w:color w:val="000000" w:themeColor="text1"/>
          <w:szCs w:val="28"/>
        </w:rPr>
        <w:lastRenderedPageBreak/>
        <w:t>$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E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дарозиашон ба </w:t>
      </w:r>
      <w:r w:rsidR="00D865B1" w:rsidRPr="004829D3">
        <w:rPr>
          <w:rFonts w:ascii="Palatino Linotype" w:hAnsi="Palatino Linotype" w:cs="Times New Roman Tajik 1.0"/>
          <w:color w:val="000000" w:themeColor="text1"/>
          <w:szCs w:val="28"/>
        </w:rPr>
        <w:t>шаш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намуд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36122E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кардан мумкин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аз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тайёр карда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ме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>ш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аван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майдамилла аз 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ку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>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8C245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ошим тайёр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карда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майдамилла аз мис тайёр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карда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майдамилла аз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алюминий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тайёр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карда мешаванд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61EB8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421B7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майдамилла аз охан тайёр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карда мешаванд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 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D2328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D2328" w:rsidRPr="004829D3">
        <w:rPr>
          <w:rFonts w:ascii="Palatino Linotype" w:hAnsi="Palatino Linotype" w:cs="Times New Roman Tajik 1.0"/>
          <w:color w:val="000000" w:themeColor="text1"/>
          <w:szCs w:val="28"/>
        </w:rPr>
        <w:t>ои барои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FD2328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шикории суфтамилла </w:t>
      </w:r>
      <w:r w:rsidR="0063111D" w:rsidRPr="004829D3">
        <w:rPr>
          <w:rFonts w:ascii="Palatino Linotype" w:hAnsi="Palatino Linotype" w:cs="Times New Roman Tajik 1.0"/>
          <w:color w:val="000000" w:themeColor="text1"/>
          <w:szCs w:val="28"/>
        </w:rPr>
        <w:t>аз руи шакл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63111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гунаанд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DC345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оирашакл, турбинашакли рахнадор ва турбинашакли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C345A" w:rsidRPr="004829D3">
        <w:rPr>
          <w:rFonts w:ascii="Palatino Linotype" w:hAnsi="Palatino Linotype" w:cs="Times New Roman Tajik 1.0"/>
          <w:color w:val="000000" w:themeColor="text1"/>
          <w:szCs w:val="28"/>
        </w:rPr>
        <w:t>ас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C345A" w:rsidRPr="004829D3">
        <w:rPr>
          <w:rFonts w:ascii="Palatino Linotype" w:hAnsi="Palatino Linotype" w:cs="Times New Roman Tajik 1.0"/>
          <w:color w:val="000000" w:themeColor="text1"/>
          <w:szCs w:val="28"/>
        </w:rPr>
        <w:t>ондор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30EF1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FE0E0F" w:rsidRPr="004829D3">
        <w:rPr>
          <w:rFonts w:ascii="Palatino Linotype" w:hAnsi="Palatino Linotype"/>
          <w:color w:val="000000" w:themeColor="text1"/>
          <w:szCs w:val="28"/>
        </w:rPr>
        <w:t>линдршакл, бутилкашакл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30EF1" w:rsidRPr="004829D3">
        <w:rPr>
          <w:rFonts w:ascii="Palatino Linotype" w:hAnsi="Palatino Linotype"/>
          <w:color w:val="000000" w:themeColor="text1"/>
          <w:szCs w:val="28"/>
        </w:rPr>
        <w:t>Дарозруя, слиндршакл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30EF1" w:rsidRPr="004829D3">
        <w:rPr>
          <w:rFonts w:ascii="Palatino Linotype" w:hAnsi="Palatino Linotype"/>
          <w:color w:val="000000" w:themeColor="text1"/>
          <w:szCs w:val="28"/>
        </w:rPr>
        <w:t>Шишашакл</w:t>
      </w:r>
      <w:r w:rsidR="00C40CA1" w:rsidRPr="004829D3">
        <w:rPr>
          <w:rFonts w:ascii="Palatino Linotype" w:hAnsi="Palatino Linotype"/>
          <w:color w:val="000000" w:themeColor="text1"/>
          <w:szCs w:val="28"/>
        </w:rPr>
        <w:t>, косашакл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062191" w:rsidRPr="004829D3">
        <w:rPr>
          <w:rFonts w:ascii="Palatino Linotype" w:hAnsi="Palatino Linotype"/>
          <w:color w:val="000000" w:themeColor="text1"/>
          <w:szCs w:val="28"/>
        </w:rPr>
        <w:t>о нодуруст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D4AB1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и ну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таи назари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Эйдлин Л.М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.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00A7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бекти баллистикаи криминалистиро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амон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ое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анд, ки 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75477" w:rsidRPr="004829D3">
        <w:rPr>
          <w:rFonts w:ascii="Palatino Linotype" w:hAnsi="Palatino Linotype" w:cs="Times New Roman Tajik 1.0"/>
          <w:color w:val="000000" w:themeColor="text1"/>
          <w:szCs w:val="28"/>
        </w:rPr>
        <w:t>обилияти парронидани тирро доранд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00A7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B00A71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баллистикаи криминалистиро аз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00A71" w:rsidRPr="004829D3">
        <w:rPr>
          <w:rFonts w:ascii="Palatino Linotype" w:hAnsi="Palatino Linotype" w:cs="Times New Roman Tajik 1.0"/>
          <w:color w:val="000000" w:themeColor="text1"/>
          <w:szCs w:val="28"/>
        </w:rPr>
        <w:t>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00A71" w:rsidRPr="004829D3">
        <w:rPr>
          <w:rFonts w:ascii="Palatino Linotype" w:hAnsi="Palatino Linotype" w:cs="Times New Roman Tajik 1.0"/>
          <w:color w:val="000000" w:themeColor="text1"/>
          <w:szCs w:val="28"/>
        </w:rPr>
        <w:t>о тирхои аз чои ходиса гирифташуда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>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25F6F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баллистикаи криминалистиро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>анги ва ярокхои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ташкил медиханд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25F6F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бъекти баллистикаи криминалистиро аз 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хамаи 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25F6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>ташкил медиханд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8584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>бъекти баллистикаи криминалистиро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тан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>амон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>ое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858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анд, </w:t>
      </w:r>
      <w:r w:rsidR="00AE4BCE" w:rsidRPr="004829D3">
        <w:rPr>
          <w:rFonts w:ascii="Palatino Linotype" w:hAnsi="Palatino Linotype" w:cs="Times New Roman Tajik 1.0"/>
          <w:color w:val="000000" w:themeColor="text1"/>
          <w:szCs w:val="28"/>
        </w:rPr>
        <w:t>бо он чиноят содир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Кодекси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иноятии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икистон</w:t>
      </w:r>
      <w:r w:rsidR="00F05FFA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кадом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аррар карда шудааст, ки 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 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кирдор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марбут ба </w:t>
      </w:r>
      <w:r w:rsidR="00867085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867085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 фаро мерасад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>авобгари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додан, ба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ибияти каси дигар додан, ниго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доштан, инти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ол додан, гирифта гаштани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</w:t>
      </w:r>
      <w:r w:rsidR="00402FE2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126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сохтани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196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нига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дошти бепарвоёнаи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тасарруфи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лавозимоти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199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05FFA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додан, ба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ибияти каси дигар додан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(моддаи 127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нига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дошти бепарвоёнаи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F54E7D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6219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 (моддаи 19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, нига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дош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ти бепарвоёнаи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>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0E68C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додан, ба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ибияти каси дигар додан, ниго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доштан, инти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ол додан, гирифта гаштани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B5692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12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8</w:t>
      </w:r>
      <w:r>
        <w:rPr>
          <w:rFonts w:ascii="Palatino Linotype" w:hAnsi="Palatino Linotype" w:cs="Times New Roman Tajik 1.0"/>
          <w:color w:val="000000" w:themeColor="text1"/>
          <w:szCs w:val="28"/>
        </w:rPr>
        <w:t>);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55CA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55CAF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128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lastRenderedPageBreak/>
        <w:t>тасарруфи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155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2F34EC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Сохти канали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и милаш рахдор ба кадом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номгузори карда шудааст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Рах,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42505" w:rsidRPr="004829D3">
        <w:rPr>
          <w:rFonts w:ascii="Palatino Linotype" w:hAnsi="Palatino Linotype"/>
          <w:color w:val="000000" w:themeColor="text1"/>
          <w:szCs w:val="28"/>
        </w:rPr>
        <w:t>ашид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удуд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Рах, чуяк,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уяк,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амвор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, масофа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уяк, канори чуяк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Рах ва канори рах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129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араёни баллистикаи дохили кадом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т хотима меёбад? 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ла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зае, ки тир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амро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он газ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борут аз нуги мил баромада мераванд,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араёни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зер намудани куррок баллистикаи дохили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тир ба монеа расидан баллистикаи дохили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чудо шудани тир аз кортус баллистикаи дохили хотима меёбад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ангоми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дар дохили мил баллистикаи дохили хотима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Аз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и оташфишон кадом намуди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и мемонанд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ошияи рахна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сурохи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тар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иши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шакли секунча,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шакли харошидашуда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зарби сузан,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пато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канори 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рах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Омузиши баллистикаи дохили аз кадом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т о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оз мегардад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у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одисаи ба капс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л халидани механизми зарбазан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одисаи ба дохили мил равон шудани тир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 баромадани тир аз мил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хангоми харакати тир дар дохили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мил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зиши баллистикаи дохил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хангми гузоштани пайхо дар тир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оз меёбад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Кадом намуди кутр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васеъ па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н гардидаанд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5,45</w:t>
      </w:r>
      <w:r w:rsidR="00A42505" w:rsidRPr="004829D3">
        <w:rPr>
          <w:rFonts w:ascii="Palatino Linotype" w:hAnsi="Palatino Linotype"/>
          <w:color w:val="000000" w:themeColor="text1"/>
          <w:szCs w:val="28"/>
        </w:rPr>
        <w:t>; 5,6; 6,35; 7,62; 7,65; 9; 11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43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5,45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; 5,8; 7,62; 7,65; 11,45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5,45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; 7,62; 7,77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5,25</w:t>
      </w:r>
      <w:r w:rsidR="009A0E6E" w:rsidRPr="004829D3"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 7, 62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7,45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; 9,62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Самти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аракати тир аз руи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Самти 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аз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даромад ё баромади тири ба монеа расида 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Самти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бо парронидани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эксперементали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Самти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аз руи бо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имонда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борут дар чои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одиса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муайян карда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Самти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аз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тири ба монеа расида муайян карда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Самти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аракати тирро муайян кардан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айриимкон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Бар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арор намудани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 ва ра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ои тозакардашудаи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 xml:space="preserve">бо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кадом усул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Усулои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электрокимиёв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магнит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физик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ва магнит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физик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математик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 аз заррабинак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истифодани шуо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ъ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Изхои дар кортус мондашуда ба чанд 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чудо мешаванд ва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кадом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се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зерин чудо мешаванд-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 парронидан пайдошуда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ду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зерин дохил мешаванд-из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ду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зерин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мешаванд-из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гилза мондашуда ба се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зерин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дохил мешаванд-из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бархурдани тирандоз ба капсул,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дар мил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Дар баллистикаи криминалисти кадом 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ои масофа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ои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астанд?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Тирпаррони аз ба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тирпарони аз масофаи наздик ва паронидани тир аз масофаи дур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Тирпарони аз па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лу, тирпаронии ру ба ру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Тирпарони 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з пеш, тирпарони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Тирпарони аз чор тараф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Тирпарони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рост ва тирпарони хангоми ба замин хобидан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ои тир ва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ои борут дар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, ки 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рав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анолуд гардид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анд чи тавр муайян карда мешаванд? 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ас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б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спектор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инфросурх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заррабин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ва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ултробунафш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ултробунавф ва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истифодаи асбоби спектор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шуъо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 микроскопи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Борут аз зарби ч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дар мегирад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/>
          <w:color w:val="000000" w:themeColor="text1"/>
          <w:szCs w:val="28"/>
        </w:rPr>
        <w:t>Механизми тирандоз ба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капсюл бармех</w:t>
      </w:r>
      <w:r w:rsidR="00A42505" w:rsidRPr="004829D3">
        <w:rPr>
          <w:rFonts w:ascii="Palatino Linotype" w:hAnsi="Palatino Linotype"/>
          <w:color w:val="000000" w:themeColor="text1"/>
          <w:szCs w:val="28"/>
          <w:lang w:val="tg-Cyrl-TJ"/>
        </w:rPr>
        <w:t>у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рад ва аз шарораи он борут дармегирад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Механизми тирандоз ба борут бармех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рад ва аз шарораи он борут дармегирад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Механизми тирандоз ба зарбазанак бармех.рад ва аз шарораи он борут дармегирад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Механизми тирандоз ба капаки партоянда бармех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рад ва аз шарораи он борут дармегирад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Аз шиддати баланди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139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арорат ва фиршор дар дохилии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озиразамон то чанд мебошад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Дар дохили мили яро</w:t>
      </w:r>
      <w:r w:rsidR="00A42505" w:rsidRPr="004829D3">
        <w:rPr>
          <w:rFonts w:ascii="Palatino Linotype" w:hAnsi="Palatino Linotype"/>
          <w:color w:val="000000" w:themeColor="text1"/>
          <w:szCs w:val="28"/>
          <w:lang w:val="tg-Cyrl-TJ"/>
        </w:rPr>
        <w:t>кх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="00A42505" w:rsidRPr="004829D3">
        <w:rPr>
          <w:rFonts w:ascii="Palatino Linotype" w:hAnsi="Palatino Linotype"/>
          <w:color w:val="000000" w:themeColor="text1"/>
          <w:szCs w:val="28"/>
          <w:lang w:val="tg-Cyrl-TJ"/>
        </w:rPr>
        <w:t>х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озиразамон ёарорат то 2000-3000 градус ва фишор то ба 1000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Дар дохили мили яроцёои ёозиразамон ёарорат то 200-300 градус ва фишор то ба 100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Дар дохили мили яроцёои ёозиразамон ёарорат то 100-200 градус ва фишор то ба 200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Дар дохили мили яроцёои ёозиразамон ёарорат то 2500-3500 градус ва фишор то ба 1500 атмосфера мерасад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Дар дохили мили яроцёои ёозиразамон ёарорат то 300-400 градус ва фишор то ба 400 атмосфера мерасад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ангоми гузаронидани ташхиси суд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-баллистики кадом метод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 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истифодаи асбоб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спектро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инфросурх ва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аксбардор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рушнои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ба пахлуафтанда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визуалии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о, 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 дар зери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заррабини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оисави,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метод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нур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ултробунафш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  <w:lang w:val="tg-Cyrl-TJ"/>
        </w:rPr>
        <w:t>кик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криминалистии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 xml:space="preserve">силохи 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сард ва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пай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  <w:lang w:val="tg-Cyrl-TJ"/>
        </w:rPr>
        <w:t>х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ои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кор фармудани он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="00A42505" w:rsidRPr="004829D3">
        <w:rPr>
          <w:rFonts w:ascii="Palatino Linotype" w:hAnsi="Palatino Linotype"/>
          <w:bCs/>
          <w:color w:val="000000" w:themeColor="text1"/>
          <w:szCs w:val="28"/>
          <w:lang w:val="tg-Cyrl-TJ"/>
        </w:rPr>
        <w:t>кик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и криминалистии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силохи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сард ва пай</w:t>
      </w:r>
      <w:r w:rsidR="00A42505" w:rsidRPr="004829D3">
        <w:rPr>
          <w:rFonts w:ascii="Palatino Linotype" w:hAnsi="Palatino Linotype"/>
          <w:bCs/>
          <w:color w:val="000000" w:themeColor="text1"/>
          <w:szCs w:val="28"/>
          <w:lang w:val="tg-Cyrl-TJ"/>
        </w:rPr>
        <w:t>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9A0E6E" w:rsidRPr="004829D3">
        <w:rPr>
          <w:rFonts w:ascii="Palatino Linotype" w:hAnsi="Palatino Linotype"/>
          <w:b/>
          <w:bCs/>
          <w:color w:val="000000" w:themeColor="text1"/>
          <w:szCs w:val="28"/>
        </w:rPr>
        <w:t>-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амчун зерсо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аи яро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шиносии криминалист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 xml:space="preserve">и силохи сард ва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lastRenderedPageBreak/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онуният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пай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оеро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,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ки аз кор фармудани он ба ву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ч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уд меоянд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,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меом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у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Тадк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и криминалистии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силохи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сард ва пай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9A0E6E" w:rsidRPr="004829D3">
        <w:rPr>
          <w:rFonts w:ascii="Palatino Linotype" w:hAnsi="Palatino Linotype"/>
          <w:b/>
          <w:bCs/>
          <w:color w:val="000000" w:themeColor="text1"/>
          <w:szCs w:val="28"/>
        </w:rPr>
        <w:t>-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амчун зерсохаи пайшинос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ӣ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 xml:space="preserve"> ба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color w:val="000000" w:themeColor="text1"/>
          <w:szCs w:val="28"/>
        </w:rPr>
        <w:t>исоб меравад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и криминалистии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силохи сард ва пайх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он-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қ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онуният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пай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дар кортус мондашударо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Тад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к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и криминалистии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силохи сард ва пайх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</w:t>
      </w:r>
      <w:r w:rsidR="009A0E6E" w:rsidRPr="004829D3">
        <w:rPr>
          <w:rFonts w:ascii="Palatino Linotype" w:hAnsi="Palatino Linotype"/>
          <w:b/>
          <w:bCs/>
          <w:color w:val="000000" w:themeColor="text1"/>
          <w:szCs w:val="28"/>
        </w:rPr>
        <w:t>-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>пай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ои аз </w:t>
      </w:r>
      <w:r w:rsidR="00602CCB" w:rsidRPr="004829D3">
        <w:rPr>
          <w:rFonts w:ascii="Palatino Linotype" w:hAnsi="Palatino Linotype"/>
          <w:bCs/>
          <w:color w:val="000000" w:themeColor="text1"/>
          <w:szCs w:val="28"/>
        </w:rPr>
        <w:t>силохи</w:t>
      </w:r>
      <w:r w:rsidR="009A0E6E" w:rsidRPr="004829D3">
        <w:rPr>
          <w:rFonts w:ascii="Palatino Linotype" w:hAnsi="Palatino Linotype"/>
          <w:bCs/>
          <w:color w:val="000000" w:themeColor="text1"/>
          <w:szCs w:val="28"/>
        </w:rPr>
        <w:t xml:space="preserve"> мондашударо меомузад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A0E6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Баллистикаи криминалисти чиро меом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Баллистикаи криминалист</w:t>
      </w:r>
      <w:r w:rsidR="00A42505" w:rsidRPr="004829D3">
        <w:rPr>
          <w:rFonts w:ascii="Palatino Linotype" w:hAnsi="Palatino Linotype"/>
          <w:color w:val="000000" w:themeColor="text1"/>
          <w:szCs w:val="28"/>
          <w:lang w:val="tg-Cyrl-TJ"/>
        </w:rPr>
        <w:t>и</w:t>
      </w:r>
      <w:r w:rsidR="00602CCB" w:rsidRPr="004829D3">
        <w:rPr>
          <w:rFonts w:ascii="Palatino Linotype" w:hAnsi="Palatino Linotype"/>
          <w:color w:val="000000" w:themeColor="text1"/>
          <w:szCs w:val="28"/>
          <w:lang w:val="tg-Cyrl-TJ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ин со</w:t>
      </w:r>
      <w:r w:rsidR="00A42505" w:rsidRPr="004829D3">
        <w:rPr>
          <w:rFonts w:ascii="Palatino Linotype" w:hAnsi="Palatino Linotype"/>
          <w:color w:val="000000" w:themeColor="text1"/>
          <w:szCs w:val="28"/>
          <w:lang w:val="tg-Cyrl-TJ"/>
        </w:rPr>
        <w:t>х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аи махсуси техникаи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буда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коркарди восита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ва метод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бозёфт, дар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кун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ва тад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оти асли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оташфишон, та</w:t>
      </w:r>
      <w:r w:rsidRPr="004829D3">
        <w:rPr>
          <w:rFonts w:ascii="Palatino Linotype" w:hAnsi="Palatino Linotype"/>
          <w:color w:val="000000" w:themeColor="text1"/>
          <w:szCs w:val="28"/>
        </w:rPr>
        <w:t>ҷҳ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изот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он ва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монданшудаи онро меом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ин муайян намудани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ин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аз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бо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имондаро меом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аракати тир дар дохили мил мебошад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Баллстикаи криминалист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аракати тир дар дохили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ва ба монеа расидани тирро меомузад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Баллистика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Баллистика аз калимаи 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реки гирифта шуда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«Балло – мепартоям ва нишон мегирам»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Баллистика аз калимаи 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ю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нои гирифта шуда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«Балло – омузиши пай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Баллистика аз калимаи 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реки гирифта шуда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«Балло – аз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нишон мегирам»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Баллистика аз калимаи 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ю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нони гирифта шуда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«Балло – тир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р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 монеъа мепартоям»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Баллистика аз калимаи 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реки гирифта шуда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«Балло – омузиши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 ба кадом бахш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к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оташфишон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корфармудани он,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восита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таркиш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он,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оташфишон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 ва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восита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таркиш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D4AB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 ба чанд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се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ду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чор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Баллистика ба як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Баллистика ба пан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бахш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удо мешавад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т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рпарониро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муайян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соз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ед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сос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ва иловаг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 ва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амро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шаванда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ввала ва охирин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алон ва хурд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A3F86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йён ва ноайён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 кадом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оянд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42505" w:rsidRPr="004829D3">
        <w:rPr>
          <w:rFonts w:ascii="Palatino Linotype" w:hAnsi="Palatino Linotype"/>
          <w:color w:val="000000" w:themeColor="text1"/>
          <w:szCs w:val="28"/>
        </w:rPr>
        <w:t>ои асосии тирпарони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ин таъсири тир ба монеа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тирпарони-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аракати тир дар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тирпарони-ин гузоштани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дар 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асосии тирпарони-ин таъсири ба тарафи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афо пошна задани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ва ба пеш ба с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 нишон бозгашти рефлектори 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он мебошад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тирпарони-ин аз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бо таъсири баланд баромадани 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иловагии тирпарони кадом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иловагии тирпарони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одиса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ое мебошанд, ки 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асосии тирпарониро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амро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 ё илова мекунанд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иловагии тирпарони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одиса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ое мебошанд, ки дар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ти тирпарони ба 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бар мехуранд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Пай дар пай паронидани тиро о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иловагии типарони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иловагии тирпарони расидани тир ба монеаро меноманд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Аз дохили мил берун шудани тирро 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иловагии тирпарони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149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Ба омил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иловагии тирпарони чи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дохил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пеш ба суи нишон бозгаштани рефлектори намуд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он, аз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бо суръати баланд партофта шудани газ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борут, бархурдани тир бо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ба пеш ба суи нишон бозгаштани рефлектори намуд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он, аз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бо суръати баланд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баромадани тир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ба пеш ба суи нишон бозгашта ба моне бархурдани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ба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 пошна задани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Вазифа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экспертизаи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Вазиа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экспертизаи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гузаронидани тад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от ва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кушодани кор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иноят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дорои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(яро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оташфишон, лавозимот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чанг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, мавод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тарканда ва 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.</w:t>
      </w:r>
      <w:r>
        <w:rPr>
          <w:rFonts w:ascii="Palatino Linotype" w:hAnsi="Palatino Linotype"/>
          <w:color w:val="000000" w:themeColor="text1"/>
          <w:szCs w:val="28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дошта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Вазифа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асосии экспертизаи баллистик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ое, ки дар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одиса бо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 оташфишон содир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Парониданитир аз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ба ташхис пешни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одшуда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аз руи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паронидашуда мебошад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чанд намуд мешаванд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42505" w:rsidRPr="004829D3">
        <w:rPr>
          <w:rFonts w:ascii="Palatino Linotype" w:hAnsi="Palatino Linotype"/>
          <w:color w:val="000000" w:themeColor="text1"/>
          <w:szCs w:val="28"/>
          <w:lang w:val="tg-Cyrl-TJ"/>
        </w:rPr>
        <w:t>2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як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е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Ч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ор намуд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намуд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чи гуна мешаванд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дудкунанда ва 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газнок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бегаз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дудкунанда дар кадом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АК-74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АКСУ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Борут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дудкунанда дар 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АКСМ истифода бурда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 дар кадом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 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 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худсоз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 дар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шикори истифода бурда мешаванд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бедуд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дар ягон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истифода бурда намешаванд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A3F86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ое, ки аз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аи Каллашников дар кортус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б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и мемонанд: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иникоскунанда дар шакли секун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а,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зарбазанак дар пато</w:t>
      </w:r>
      <w:r w:rsidRPr="004829D3">
        <w:rPr>
          <w:rFonts w:ascii="Palatino Linotype" w:hAnsi="Palatino Linotype"/>
          <w:color w:val="000000" w:themeColor="text1"/>
          <w:szCs w:val="28"/>
        </w:rPr>
        <w:t>қӣ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, партоянда дар па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луи кортус, аз такяго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и мил дар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хамгашти кортус, хамгашта аз тирдон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тирдон, мил, аз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аз такяго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ка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ии мил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аз зарбазанак дар маркази пато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и, аз куттии мил, аз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тирдон, аз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Дар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хои там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аи Калашников кадом 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утраш 5,45мм ва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кутраш 7,62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утраш 9мм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утраш 16мм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утраш 165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мм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ва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ои кутраш 14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мм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Герасимов В.Н. масъала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оеро, ки дар асоси дониш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криминалистикаи баллистик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мавриди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гирифтанашон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ба чанд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кардааст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 </w:t>
      </w:r>
      <w:r w:rsidR="00A4250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3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гуру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 ду 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 чор 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 пан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 xml:space="preserve"> гуру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Ч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/>
          <w:color w:val="000000" w:themeColor="text1"/>
          <w:szCs w:val="28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Масъала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оеро Герасимов В.Н., ки дар асоси дониш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криминалистикаи баллистик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мавриди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арор гирифтананд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кадом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ӯҳҳ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удо кардааст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Муаян намудани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ки дар парвандаи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сифати далели шайъ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эътироф карда шудаанд, идентификатсияи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бо иззи тир,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аррар карда шудани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олат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истифода гардидани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,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аз руи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F7032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йи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 мондашуда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 мондашуда ва айнияти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 аз руи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Муайян намудани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тир ва муайян намудани намуди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F70322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159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Дар Кодекси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иноятии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икистон</w:t>
      </w:r>
      <w:r w:rsidR="00A1338B" w:rsidRPr="004829D3">
        <w:rPr>
          <w:rStyle w:val="ad"/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кадом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аррар карда шудааст, ки мувофи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 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кирдор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марбут ба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 фаро мерасад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4250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додан, ба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ибияти каси дигар додан, ниго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доштан, инти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ол додан,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lastRenderedPageBreak/>
        <w:t>гирифта гаштани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126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сохтани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196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нига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дошти бепарвоёнаи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тасарруфи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лавозимоти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199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додан, ба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ибияти каси дигар додан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(моддаи 127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A1338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(моддаи 197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нига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дошти бепарвоёнаи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(моддаи 198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додан, гирифта гаштани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128</w:t>
      </w:r>
      <w:r>
        <w:rPr>
          <w:rFonts w:ascii="Palatino Linotype" w:hAnsi="Palatino Linotype" w:cs="Times New Roman Tajik 1.0"/>
          <w:color w:val="000000" w:themeColor="text1"/>
          <w:szCs w:val="28"/>
        </w:rPr>
        <w:t>);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айри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онун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иб шудан, ба дигарон додан (моддаи 128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рои номатлуби вазифаи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ифзи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тасарруфи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лавозимоти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, 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тарканда ва восита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>ои таркиш (моддаи 155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A1338B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FE3EB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Кортуси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рахпечи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мил аз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сохта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Кортуси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рахпечи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мил бояд аз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ои пардадор ва забоначаи аз материали мулоим сохта шавад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рахпечи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мил аз мис ва 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ан сохта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FE3EB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рахпечи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мил аз мис сохта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рахпечи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мил аз 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ан сохта шудааст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FE3EB5" w:rsidRPr="004829D3">
        <w:rPr>
          <w:rFonts w:ascii="Palatino Linotype" w:hAnsi="Palatino Linotype"/>
          <w:color w:val="000000" w:themeColor="text1"/>
          <w:szCs w:val="28"/>
        </w:rPr>
        <w:t>Кортуси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оташфишони рахпечи 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мил аз картон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ои махсус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FE3EB5" w:rsidRPr="004829D3">
        <w:rPr>
          <w:rFonts w:ascii="Palatino Linotype" w:hAnsi="Palatino Linotype" w:cs="Times New Roman Tajik 1.0"/>
          <w:color w:val="000000" w:themeColor="text1"/>
          <w:szCs w:val="28"/>
        </w:rPr>
        <w:t>сохта шудааст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ои дурусти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оро муайян намоед: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ои матоъгин, об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 xml:space="preserve"> ва рав</w:t>
      </w:r>
      <w:r w:rsidRPr="004829D3">
        <w:rPr>
          <w:rFonts w:ascii="Palatino Linotype" w:hAnsi="Palatino Linotype"/>
          <w:color w:val="000000" w:themeColor="text1"/>
          <w:szCs w:val="28"/>
        </w:rPr>
        <w:t>ғ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ан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анин, 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миссин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резин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анин ва пахтагин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апак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регин ва 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3837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анин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Ти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апак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>ои 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3837A4" w:rsidRPr="004829D3">
        <w:rPr>
          <w:rFonts w:ascii="Palatino Linotype" w:hAnsi="Palatino Linotype"/>
          <w:color w:val="000000" w:themeColor="text1"/>
          <w:szCs w:val="28"/>
        </w:rPr>
        <w:t xml:space="preserve"> ва махсус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Барои бар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арор намудани ра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ам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ои тозакардашудаи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о кадом усул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о истифода бурда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электрокимиёв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магнит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физик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ва магнит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Усул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физик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математик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Истифода аз заррабинак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Истифодаи шуоъ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рентген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ои дар кортус мондашуда ба чанд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 xml:space="preserve"> чудо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 се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 ду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 як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 чор гур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hAnsi="Palatino Linotype"/>
          <w:color w:val="000000" w:themeColor="text1"/>
          <w:szCs w:val="28"/>
        </w:rPr>
        <w:t>ои дар кортус мондашуда</w:t>
      </w:r>
      <w:r w:rsidR="00711A75" w:rsidRPr="004829D3">
        <w:rPr>
          <w:rFonts w:ascii="Palatino Linotype" w:hAnsi="Palatino Linotype"/>
          <w:color w:val="000000" w:themeColor="text1"/>
          <w:szCs w:val="28"/>
        </w:rPr>
        <w:t>ро муайян намоед: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парронидан пайдошуда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парронидан пайдошуда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омодакунии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барои тирпарон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бархурдани тирандоз ба капсул, дар ва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аракати тир дар мил ва из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аз мил баромадан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30AD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711A75" w:rsidRPr="004829D3">
        <w:rPr>
          <w:rFonts w:ascii="Palatino Linotype" w:hAnsi="Palatino Linotype"/>
          <w:color w:val="000000" w:themeColor="text1"/>
          <w:szCs w:val="28"/>
        </w:rPr>
        <w:t>Масофа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711A75" w:rsidRPr="004829D3">
        <w:rPr>
          <w:rFonts w:ascii="Palatino Linotype" w:hAnsi="Palatino Linotype"/>
          <w:color w:val="000000" w:themeColor="text1"/>
          <w:szCs w:val="28"/>
        </w:rPr>
        <w:t>ои тирпарониро дар баллистикаи криминалисти муайян намоед: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аз масофаи наздик ва аз масофаи дур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па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лу,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ба 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ӯ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Аз пеш ва аз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Аз чор тараф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Росто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711A7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ангоми ба замин хобидан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Зери маф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уми т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и криминалистии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ои кор фармудани он ч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иро мефа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мед</w:t>
      </w:r>
      <w:r>
        <w:rPr>
          <w:rFonts w:ascii="Palatino Linotype" w:hAnsi="Palatino Linotype"/>
          <w:bCs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Як мавз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 xml:space="preserve">и 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с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ило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шинос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ии криминалисти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ро, ки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 xml:space="preserve">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 xml:space="preserve">и сард ва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онуният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ои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 xml:space="preserve">оеро, ки аз 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истифо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даи он ба ву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уд меоянд</w:t>
      </w:r>
      <w:r>
        <w:rPr>
          <w:rFonts w:ascii="Palatino Linotype" w:hAnsi="Palatino Linotype"/>
          <w:bCs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Як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 xml:space="preserve"> 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мавз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ӯ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и ало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 xml:space="preserve">идаи 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пайшинос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ии криминалистиро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41B1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Қ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онуният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ои пай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ои дар кортус мондашударо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П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ай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 xml:space="preserve">ои аз </w:t>
      </w:r>
      <w:r w:rsidR="00A87FA5" w:rsidRPr="004829D3">
        <w:rPr>
          <w:rFonts w:ascii="Palatino Linotype" w:hAnsi="Palatino Linotype"/>
          <w:bCs/>
          <w:color w:val="000000" w:themeColor="text1"/>
          <w:szCs w:val="28"/>
        </w:rPr>
        <w:t>сило</w:t>
      </w:r>
      <w:r w:rsidRPr="004829D3">
        <w:rPr>
          <w:rFonts w:ascii="Palatino Linotype" w:hAnsi="Palatino Linotype"/>
          <w:bCs/>
          <w:color w:val="000000" w:themeColor="text1"/>
          <w:szCs w:val="28"/>
        </w:rPr>
        <w:t>ҳ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 xml:space="preserve"> мондашударо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B1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041B1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041B1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нодурустанд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Намудхои я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роки сард</w:t>
      </w:r>
      <w:r w:rsidR="00041B18" w:rsidRPr="004829D3">
        <w:rPr>
          <w:rFonts w:ascii="Palatino Linotype" w:hAnsi="Palatino Linotype"/>
          <w:b/>
          <w:bCs/>
          <w:color w:val="000000" w:themeColor="text1"/>
          <w:szCs w:val="28"/>
        </w:rPr>
        <w:t xml:space="preserve"> </w:t>
      </w:r>
      <w:r w:rsidR="00041B18" w:rsidRPr="004829D3">
        <w:rPr>
          <w:rFonts w:ascii="Palatino Linotype" w:hAnsi="Palatino Linotype"/>
          <w:bCs/>
          <w:color w:val="000000" w:themeColor="text1"/>
          <w:szCs w:val="28"/>
        </w:rPr>
        <w:t>кадомхоянд</w:t>
      </w:r>
      <w:r>
        <w:rPr>
          <w:rFonts w:ascii="Palatino Linotype" w:hAnsi="Palatino Linotype"/>
          <w:bCs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Яроки сарди халанда ва халандаю бурранда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 xml:space="preserve">и сарди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анги ва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041B18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и сарди дастадор ва бедаста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и сарди якдама ва дудама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041B18" w:rsidRPr="004829D3">
        <w:rPr>
          <w:rFonts w:ascii="Palatino Linotype" w:hAnsi="Palatino Linotype"/>
          <w:color w:val="000000" w:themeColor="text1"/>
          <w:szCs w:val="28"/>
        </w:rPr>
        <w:t>и сарди халанда ва сарди тез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Аз руи тирхо ярок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/>
          <w:color w:val="000000" w:themeColor="text1"/>
          <w:szCs w:val="28"/>
        </w:rPr>
        <w:t>о чи тавр айнияткунии карда мешаванд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ярок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бо из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х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дар тир ва кортус бо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имондашуда, сурат мегиранд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аз руи там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ғ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аи заводи исте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солкунанда, сурат мегиранд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дар му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оисакунии байни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сурат мегиранд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Айнияти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 аз руим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исм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махсуси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сурат мегиранд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169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ро чи ташкил медихад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баллистикаи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дар милли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 ва мо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ияти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оташфишон,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, механизми кушодани тир ва из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ои дар нати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аи оташ кушодан ба ву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уд оянда,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баллистикаи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тир ва пайхои даст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BA5FA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баллистикаи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хангоми ба берун баромадан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Мазмуни баллистикаи криминалистиро 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у 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зиши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тир хангоми ба монеа расидан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авоб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BA5FA4" w:rsidRPr="004829D3">
        <w:rPr>
          <w:rFonts w:ascii="Palatino Linotype" w:hAnsi="Palatino Linotype" w:cs="Times New Roman Tajik 1.0"/>
          <w:color w:val="000000" w:themeColor="text1"/>
          <w:szCs w:val="28"/>
        </w:rPr>
        <w:t>о нодурустанд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 xml:space="preserve">Объектхои иловагии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ҳқ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и баллистикаи криминалистикиро чи ташкил меди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ад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Ч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х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одиса аз кабили, муайян карда шудани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ойгиршавии шахсе, ки ба самти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абрдида оташ кушодааст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Муайян намудани аломат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ои кавмии одам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о, чиз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 xml:space="preserve">о ва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айвон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о аз руи пайхои онхо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Муайян намудани баъзе аломатхои хоси иштирокчиёни вокеа, ходиса ва чиноят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hAnsi="Palatino Linotype"/>
          <w:color w:val="000000" w:themeColor="text1"/>
          <w:szCs w:val="28"/>
        </w:rPr>
        <w:t>Муайян намудани баъзе холатхои дорои ахамияти криминалистидошта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амаи чавоб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Таърихи илми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баллистикаи криминалист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 кадом давра рост меояд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 давраи ихтироъ кардани 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аввалин 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9F2804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1666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1677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1633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9F280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оли 1643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Маънии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нок буданро муайян намоед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нок будан маънои онро дорад, ки предмети муайян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 муста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кам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сохтори конструктор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дорои имконияти парронидани ду ва зиёда 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 xml:space="preserve">нок будан, 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яъне паронидани тир аз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 xml:space="preserve">нок будан, 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яъне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анги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 ва тапонча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оро мег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янд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 xml:space="preserve">нок будан, 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яъне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он чизеро меноманд ки аз таъсири гарми тир мепаронад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исм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ои пай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осилкунандаи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оташфишони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кадомхоянд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куланг, зарбазанак, косача ва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аппак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куланг, зарбазанак, косача ва тирдон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DD02E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сузан, зарбазанак, косача ва тирдон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курок, тасма, косача ва тиркаппак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D02EF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илли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и оташфишон, 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алпак, зарбазанак, косача ва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DD02EF" w:rsidRPr="004829D3">
        <w:rPr>
          <w:rFonts w:ascii="Palatino Linotype" w:hAnsi="Palatino Linotype" w:cs="Times New Roman Tajik 1.0"/>
          <w:color w:val="000000" w:themeColor="text1"/>
          <w:szCs w:val="28"/>
        </w:rPr>
        <w:t>аппак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Кисм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ои гулуларо (тирро</w:t>
      </w:r>
      <w:r>
        <w:rPr>
          <w:rFonts w:ascii="Palatino Linotype" w:hAnsi="Palatino Linotype"/>
          <w:color w:val="000000" w:themeColor="text1"/>
          <w:szCs w:val="28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муайян намоед: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ортус, дилак, пистон, борут,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бут (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бути борут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бути снаряд</w:t>
      </w:r>
      <w:r>
        <w:rPr>
          <w:rFonts w:ascii="Palatino Linotype" w:hAnsi="Palatino Linotype" w:cs="Times New Roman Tajik 1.0"/>
          <w:color w:val="000000" w:themeColor="text1"/>
          <w:szCs w:val="28"/>
        </w:rPr>
        <w:t>);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Кортус, нуги тир, дилаки тир, хока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EB414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Кортус, хока, дилак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9641A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69641A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69641A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5,6 мм баробар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Борути дудкунанда ва борути бедуд, кортус, дилак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чанд баробар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5,6 мм баробар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6,7 мм баробар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EB414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4,6 мм баробар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6,6 мм баробар 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 xml:space="preserve">Кутри 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ба 7,6 мм баробар аст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Микдори н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/>
          <w:color w:val="000000" w:themeColor="text1"/>
          <w:szCs w:val="28"/>
        </w:rPr>
        <w:t>ои 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оро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дарозиашон муайян намоед: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у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С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е намуд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="00EB414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Ч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ор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П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анч намуд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hAnsi="Palatino Linotype" w:cs="Times New Roman Tajik 1.0"/>
          <w:color w:val="000000" w:themeColor="text1"/>
          <w:szCs w:val="28"/>
        </w:rPr>
        <w:t>$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E</w:t>
      </w:r>
      <w:r>
        <w:rPr>
          <w:rFonts w:ascii="Palatino Linotype" w:hAnsi="Palatino Linotype" w:cs="Times New Roman Tajik 1.0"/>
          <w:color w:val="000000" w:themeColor="text1"/>
          <w:szCs w:val="28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Ш</w:t>
      </w:r>
      <w:r w:rsidR="00EB4141" w:rsidRPr="004829D3">
        <w:rPr>
          <w:rFonts w:ascii="Palatino Linotype" w:hAnsi="Palatino Linotype" w:cs="Times New Roman Tajik 1.0"/>
          <w:color w:val="000000" w:themeColor="text1"/>
          <w:szCs w:val="28"/>
        </w:rPr>
        <w:t>аш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ч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гунаанд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бе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илд мебошанд ва дар миёнашон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ҷӯ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якча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о доранд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ои майдамилла бе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илд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илддор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DE6B3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майдамилла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илддор мебошанд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Тир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майдамилла аз охан тайёр шуда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илддор мебошанд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="009D0F14" w:rsidRPr="004829D3">
        <w:rPr>
          <w:rFonts w:ascii="Palatino Linotype" w:hAnsi="Palatino Linotype"/>
          <w:color w:val="000000" w:themeColor="text1"/>
          <w:szCs w:val="28"/>
        </w:rPr>
        <w:t>но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D0F14" w:rsidRPr="004829D3">
        <w:rPr>
          <w:rFonts w:ascii="Palatino Linotype" w:hAnsi="Palatino Linotype"/>
          <w:color w:val="000000" w:themeColor="text1"/>
          <w:szCs w:val="28"/>
        </w:rPr>
        <w:t>Намуд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/>
          <w:color w:val="000000" w:themeColor="text1"/>
          <w:szCs w:val="28"/>
        </w:rPr>
        <w:t>ои т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ои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шикории суфтамилла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ро нишон 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ед: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оирашакл, </w:t>
      </w:r>
      <w:r w:rsidR="00414DB5" w:rsidRPr="004829D3">
        <w:rPr>
          <w:rFonts w:ascii="Palatino Linotype" w:hAnsi="Palatino Linotype" w:cs="Times New Roman Tajik 1.0"/>
          <w:color w:val="000000" w:themeColor="text1"/>
          <w:szCs w:val="28"/>
        </w:rPr>
        <w:t>рахнадори турбинашакл,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14DB5" w:rsidRPr="004829D3">
        <w:rPr>
          <w:rFonts w:ascii="Palatino Linotype" w:hAnsi="Palatino Linotype" w:cs="Times New Roman Tajik 1.0"/>
          <w:color w:val="000000" w:themeColor="text1"/>
          <w:szCs w:val="28"/>
        </w:rPr>
        <w:t>ас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414DB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ондори </w:t>
      </w:r>
      <w:r w:rsidR="00DE6B3E" w:rsidRPr="004829D3">
        <w:rPr>
          <w:rFonts w:ascii="Palatino Linotype" w:hAnsi="Palatino Linotype" w:cs="Times New Roman Tajik 1.0"/>
          <w:color w:val="000000" w:themeColor="text1"/>
          <w:szCs w:val="28"/>
        </w:rPr>
        <w:t>турбинашакл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линдршакл, бутилкашакл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DE6B3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>Дарозр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я, с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линдршакл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Шишашакл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 xml:space="preserve"> ва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 xml:space="preserve"> косашакл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DE6B3E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179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D0F14" w:rsidRPr="004829D3">
        <w:rPr>
          <w:rFonts w:ascii="Palatino Linotype" w:hAnsi="Palatino Linotype"/>
          <w:color w:val="000000" w:themeColor="text1"/>
          <w:szCs w:val="28"/>
        </w:rPr>
        <w:t>М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Кодекси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иноятии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ум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урии То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икистон, ки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авобгарии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иноят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барои кирдор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ои марбут ба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оташфишонро му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аррар намудаанд, нишон ди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126, 196, 197, 198, 199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127, 128, 129, 197, 198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9D0F14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197, 198, 199, 200, 201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Модда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ои 122, 123, 124, 125, 128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 xml:space="preserve">126, 127, 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>128, 155</w:t>
      </w:r>
      <w:r w:rsidR="006B38CC" w:rsidRPr="004829D3">
        <w:rPr>
          <w:rFonts w:ascii="Palatino Linotype" w:hAnsi="Palatino Linotype" w:cs="Times New Roman Tajik 1.0"/>
          <w:color w:val="000000" w:themeColor="text1"/>
          <w:szCs w:val="28"/>
        </w:rPr>
        <w:t>, 156</w:t>
      </w:r>
      <w:r w:rsidR="009D0F14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Фиршор дар дохилии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озиразамон ба чанд атмосфера баробар аст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То ба 1000 атмосфера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То ба 100 атмосфера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6B38CC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То ба 200 атмосфера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То ба 1500 атмосфера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B38CC" w:rsidRPr="004829D3">
        <w:rPr>
          <w:rFonts w:ascii="Palatino Linotype" w:hAnsi="Palatino Linotype"/>
          <w:color w:val="000000" w:themeColor="text1"/>
          <w:szCs w:val="28"/>
        </w:rPr>
        <w:t>То ба 400 атмосфера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Бахш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баллистика кадом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оянд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tg-Cyrl-TJ" w:eastAsia="ru-RU"/>
        </w:rPr>
        <w:t>к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икоти криминалистии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оташфишон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онхо,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восита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таркиш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он, 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ои оташфишони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 ва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восита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таркиш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Тад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и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оти криминалистии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сард ва пай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602CCB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кор фармудани он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602CCB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тирпарониро номбар кунед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асос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 ва иловаг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тан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о ва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амро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шаванда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аввала ва охирин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калон ва хурд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айён ва ноайён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Нишонаи асосии тирпарониро муайян намоед: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Нишонаи асосии тирпарони-ин таъсири тир ба монеа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Нишонаи асосии тирпарони-ин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аракати тир дар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Нишонаи асосии тирпарони-ин гузоштани из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 дар 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Нишонаи асосии тирпарони-ин таъсири ба тарафи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афо пошна задани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 ва ба пеш ба с</w:t>
      </w:r>
      <w:r w:rsidRPr="004829D3">
        <w:rPr>
          <w:rFonts w:ascii="Palatino Linotype" w:hAnsi="Palatino Linotype"/>
          <w:color w:val="000000" w:themeColor="text1"/>
          <w:szCs w:val="28"/>
        </w:rPr>
        <w:t>ӯ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и нишон бозгашти рефлектори 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он мебошад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Нишонаи асосии тирпарони-ин аз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 бо таъсири баланд баромадани тир мебошад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иловагии тирпарони 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ои иловагии тирпарони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одиса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ое мебошанд, ки 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ои асосии тирпарониро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амро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и ё илова мекунанд</w:t>
      </w:r>
      <w:r>
        <w:rPr>
          <w:rFonts w:ascii="Palatino Linotype" w:hAnsi="Palatino Linotype"/>
          <w:color w:val="000000" w:themeColor="text1"/>
          <w:szCs w:val="28"/>
          <w:lang w:val="tg-Cyrl-TJ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ои иловагии тирпарони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одиса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ое мебошанд, ки дар ва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ти тирпарони ба 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асосии бар мехуранд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Пай дар пай паронидани тиро 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иловагии типарони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Нишона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иловагии тирпарони расидани тир ба монеаро меноманд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 xml:space="preserve">Аз дохили мил берун шудани тирро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гтшона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C4C00" w:rsidRPr="004829D3">
        <w:rPr>
          <w:rFonts w:ascii="Palatino Linotype" w:hAnsi="Palatino Linotype"/>
          <w:color w:val="000000" w:themeColor="text1"/>
          <w:szCs w:val="28"/>
        </w:rPr>
        <w:t>ои иловагии тирпарони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дудкунандаро нишон 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шикор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АК-74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АКСУ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Тир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ангии АКСМ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амаи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ҷ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авоб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Намуди 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борут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бедудро нишон 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4703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худсоз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анг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 xml:space="preserve"> ва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ои шикори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Тир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амаи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247035" w:rsidRPr="004829D3">
        <w:rPr>
          <w:rFonts w:ascii="Palatino Linotype" w:hAnsi="Palatino Linotype"/>
          <w:color w:val="000000" w:themeColor="text1"/>
          <w:szCs w:val="28"/>
        </w:rPr>
        <w:t>о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Кисм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ои тири оддиро ёбед: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Гилофак, дилаки охан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ва сурб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Гилофак, дилаки охан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, стаканча ва маводи рахшанда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Дилаки миссин ва маводи рахшанда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Охан, сурб ва мис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ан, мис ва маводи кимиёв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Н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ои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ои оташфишон а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>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сохти 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милли он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>о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: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>амвормил</w:t>
      </w:r>
      <w:r w:rsidR="00301021" w:rsidRPr="004829D3">
        <w:rPr>
          <w:rFonts w:ascii="Palatino Linotype" w:hAnsi="Palatino Linotype" w:cs="Times New Roman Tajik 1.0"/>
          <w:color w:val="000000" w:themeColor="text1"/>
          <w:szCs w:val="28"/>
        </w:rPr>
        <w:t>,</w:t>
      </w:r>
      <w:r w:rsidR="002D5571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суфтамил, рахнамили печдор, омехта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Рахнамил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ла ё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 суфтамил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ла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ча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дор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ё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 суфтамил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ла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Рахнамил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ла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, омехта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ё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уяк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ча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дор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о 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189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дурусти 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о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ро ёбед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>Махкам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 ва кушода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>п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ед ва ранга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2D557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удкун ва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лангад</w:t>
      </w:r>
      <w:r w:rsidR="00414DB5" w:rsidRPr="004829D3">
        <w:rPr>
          <w:rFonts w:ascii="Palatino Linotype" w:hAnsi="Palatino Linotype"/>
          <w:color w:val="000000" w:themeColor="text1"/>
          <w:szCs w:val="28"/>
        </w:rPr>
        <w:t>ор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 xml:space="preserve"> ва 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2D5571" w:rsidRPr="004829D3">
        <w:rPr>
          <w:rFonts w:ascii="Palatino Linotype" w:hAnsi="Palatino Linotype"/>
          <w:color w:val="000000" w:themeColor="text1"/>
          <w:szCs w:val="28"/>
        </w:rPr>
        <w:t>ушода ва дудкун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Намудхои силоххо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 таъиноти онхо: 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Силоххои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, хизмат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>айринизом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илоххои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шикор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Силоххои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</w:t>
      </w:r>
      <w:r w:rsidR="005C1292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худсоз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>Силоххои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шикории як милла ва думилла, 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>силоххои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анги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79AF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Силоххои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ангии, таппонча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о ва шикор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191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479A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Мазмуни 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уръати</w:t>
      </w:r>
      <w:r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аввалаи тир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ро ёбед: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Сурате, ки бо он тир аз мил мебарояд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Суръате, ки бо он тир дар дохили мил харакат менамояд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Суръате, ки бо он тир аз дохили тирдон ба тарафи мил мебарояд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Суръате, ки бо он тир ба нишон мерасад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о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дурустанд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192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К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чист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?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ангоми тирп</w:t>
      </w:r>
      <w:r w:rsidR="005C1292" w:rsidRPr="004829D3">
        <w:rPr>
          <w:rFonts w:ascii="Palatino Linotype" w:hAnsi="Palatino Linotype"/>
          <w:color w:val="000000" w:themeColor="text1"/>
          <w:szCs w:val="28"/>
          <w:lang w:val="tg-Cyrl-TJ"/>
        </w:rPr>
        <w:t>а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газ на тан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о тирро ба самти пеш, балки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ро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ам ба кафо тела меди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ад,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ки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ин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олат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ангоми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ба самт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ои пешу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афоро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Расидани тир ба монеаро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Дар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олат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ои аз монеа ба тарафи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афо баргаштани тирро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афопартоии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меноманд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Дар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олат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ои оташ нагирифтани борут дар дохили мили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, 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афопартоии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номида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193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479A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П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ошназании сило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ҳ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 </w:t>
      </w:r>
      <w:r w:rsidR="009479AF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чист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 xml:space="preserve">Баръакс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аракат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 xml:space="preserve"> кардан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зимни тирпарон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>Б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а 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 xml:space="preserve">тарафи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пеш</w:t>
      </w:r>
      <w:r w:rsidR="00301021" w:rsidRPr="004829D3">
        <w:rPr>
          <w:rFonts w:ascii="Palatino Linotype" w:hAnsi="Palatino Linotype"/>
          <w:color w:val="000000" w:themeColor="text1"/>
          <w:szCs w:val="28"/>
        </w:rPr>
        <w:t xml:space="preserve"> ё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афо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аракат кардани сило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Ба монеа р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асидани тир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з монеа ба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ониби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а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A87FA5" w:rsidRPr="004829D3">
        <w:rPr>
          <w:rFonts w:ascii="Palatino Linotype" w:hAnsi="Palatino Linotype"/>
          <w:color w:val="000000" w:themeColor="text1"/>
          <w:szCs w:val="28"/>
        </w:rPr>
        <w:t>иб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баргаштани тир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A87FA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О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таш нагирифтани борут дар дохили яро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194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Сабаби дар гирифтани борут: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Дар натичаи ба хам бар хурдани м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еханизми тирандоз 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бо кап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с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л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 ва аз шарораи он борут дар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Механизми тирандоз ба борут бармехурад ва аз шарораи он борут дар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Механизми тирандоз ба зарбазанак бар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мех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у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рад ва аз шарораи он борут дар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мегирад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Механизми тирандоз ба ка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>л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паки партоянда бар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мехурад ва аз шарораи он борут дар</w:t>
      </w:r>
      <w:r w:rsidR="009479AF" w:rsidRPr="004829D3">
        <w:rPr>
          <w:rFonts w:ascii="Palatino Linotype" w:hAnsi="Palatino Linotype"/>
          <w:color w:val="000000" w:themeColor="text1"/>
          <w:szCs w:val="28"/>
        </w:rPr>
        <w:t xml:space="preserve">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мегирад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Аз шиддати баланди 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исм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ои яро</w:t>
      </w:r>
      <w:r w:rsidRPr="004829D3">
        <w:rPr>
          <w:rFonts w:ascii="Palatino Linotype" w:hAnsi="Palatino Linotype"/>
          <w:color w:val="000000" w:themeColor="text1"/>
          <w:szCs w:val="28"/>
        </w:rPr>
        <w:t>қ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195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арорат дар дохилии мили яро</w:t>
      </w:r>
      <w:r w:rsidRPr="004829D3">
        <w:rPr>
          <w:rFonts w:ascii="Palatino Linotype" w:hAnsi="Palatino Linotype"/>
          <w:color w:val="000000" w:themeColor="text1"/>
          <w:szCs w:val="28"/>
        </w:rPr>
        <w:t>қҳ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озиразамон то ба чанд градус мерасад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То ба 2000-3000 градус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То ба 200-300 градус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C1292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То ба 100-200 градус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То ба 2500-3500 градус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C1292" w:rsidRPr="004829D3">
        <w:rPr>
          <w:rFonts w:ascii="Palatino Linotype" w:hAnsi="Palatino Linotype"/>
          <w:color w:val="000000" w:themeColor="text1"/>
          <w:szCs w:val="28"/>
        </w:rPr>
        <w:t>То ба 300-400 градус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196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9097E" w:rsidRPr="004829D3">
        <w:rPr>
          <w:rFonts w:ascii="Palatino Linotype" w:hAnsi="Palatino Linotype"/>
          <w:color w:val="000000" w:themeColor="text1"/>
          <w:szCs w:val="28"/>
        </w:rPr>
        <w:t>Ш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акл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ои т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ир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ои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шикории суфтамилла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ро ёбед: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Д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оирашакл, турбинашакли рахнадор ва турбинашакли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ас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ондор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Слиндршакл, бутилкашакл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CE181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Дарозруя, с</w:t>
      </w:r>
      <w:r w:rsidR="0049097E" w:rsidRPr="004829D3">
        <w:rPr>
          <w:rFonts w:ascii="Palatino Linotype" w:hAnsi="Palatino Linotype"/>
          <w:color w:val="000000" w:themeColor="text1"/>
          <w:szCs w:val="28"/>
        </w:rPr>
        <w:t>и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линдршакл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Шишашакл, косашакл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 xml:space="preserve">амаи </w:t>
      </w:r>
      <w:r w:rsidRPr="004829D3">
        <w:rPr>
          <w:rFonts w:ascii="Palatino Linotype" w:hAnsi="Palatino Linotype"/>
          <w:color w:val="000000" w:themeColor="text1"/>
          <w:szCs w:val="28"/>
        </w:rPr>
        <w:t>ҷ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авоб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/>
          <w:color w:val="000000" w:themeColor="text1"/>
          <w:szCs w:val="28"/>
        </w:rPr>
        <w:t>о дуруст мебошанд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197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9097E" w:rsidRPr="004829D3">
        <w:rPr>
          <w:rFonts w:ascii="Palatino Linotype" w:hAnsi="Palatino Linotype"/>
          <w:color w:val="000000" w:themeColor="text1"/>
          <w:szCs w:val="28"/>
        </w:rPr>
        <w:t xml:space="preserve">Барои муайян намудани 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пайи тир ва лавозимоти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арб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кадом н</w:t>
      </w:r>
      <w:r w:rsidR="0049097E" w:rsidRPr="004829D3">
        <w:rPr>
          <w:rFonts w:ascii="Palatino Linotype" w:hAnsi="Palatino Linotype"/>
          <w:color w:val="000000" w:themeColor="text1"/>
          <w:szCs w:val="28"/>
        </w:rPr>
        <w:t>амуд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экспертиза 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гузаронида мешавад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lastRenderedPageBreak/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Экспертиза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химияв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, ретген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спектрал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Экспертиза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баллистики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CE181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Экспертиза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техник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Экспертиза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математик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, инфросурх ва спектрал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  <w:lang w:val="tg-Cyrl-TJ"/>
        </w:rPr>
        <w:t>Экспертиза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ои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алгебр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, ултробунафш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ва спектрал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198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9097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Силохи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оташфишон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чист?</w:t>
      </w:r>
      <w:r>
        <w:rPr>
          <w:rFonts w:ascii="Palatino Linotype" w:hAnsi="Palatino Linotype" w:cs="Times New Roman Tajik 1.0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/>
          <w:color w:val="000000" w:themeColor="text1"/>
          <w:szCs w:val="28"/>
        </w:rPr>
        <w:t>А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манд, ки барои аз масофа бо снаряд зарбаи механик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задан таъин шудааст, ки он аз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исоби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увваи заряди борут ё заряди дигар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аракати самтнок гирифтааст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манд, ки он барои тирпарони коршоям аст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CE1815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манд, ки он барои ма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ғ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луб кардани душман истифода бурда мешавад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А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сли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аеро мефа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манд, ки барои тирхоликуни таъин шудааст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autoSpaceDE w:val="0"/>
        <w:autoSpaceDN w:val="0"/>
        <w:adjustRightInd w:val="0"/>
        <w:spacing w:after="0" w:line="360" w:lineRule="auto"/>
        <w:jc w:val="both"/>
        <w:rPr>
          <w:rFonts w:ascii="Palatino Linotype" w:hAnsi="Palatino Linotype" w:cs="Times New Roman Tajik 1.0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Я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ои шикори ва яро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қҳ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ои 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анг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ӣ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фа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CE1815" w:rsidRPr="004829D3">
        <w:rPr>
          <w:rFonts w:ascii="Palatino Linotype" w:hAnsi="Palatino Linotype" w:cs="Times New Roman Tajik 1.0"/>
          <w:color w:val="000000" w:themeColor="text1"/>
          <w:szCs w:val="28"/>
        </w:rPr>
        <w:t>мида мешаванд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199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49097E" w:rsidRPr="004829D3">
        <w:rPr>
          <w:rFonts w:ascii="Palatino Linotype" w:hAnsi="Palatino Linotype"/>
          <w:color w:val="000000" w:themeColor="text1"/>
          <w:szCs w:val="28"/>
        </w:rPr>
        <w:t xml:space="preserve">Микдори 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намудхои гилза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ҳ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 аз р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ӯ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и дарози: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 w:cs="Times New Roman Tajik 1.0"/>
          <w:color w:val="000000" w:themeColor="text1"/>
          <w:szCs w:val="28"/>
        </w:rPr>
        <w:t>Д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у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 w:cs="Times New Roman Tajik 1.0"/>
          <w:color w:val="000000" w:themeColor="text1"/>
          <w:szCs w:val="28"/>
        </w:rPr>
        <w:t>С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е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49097E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 w:cs="Times New Roman Tajik 1.0"/>
          <w:color w:val="000000" w:themeColor="text1"/>
          <w:szCs w:val="28"/>
        </w:rPr>
        <w:t>Я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к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 w:cs="Times New Roman Tajik 1.0"/>
          <w:color w:val="000000" w:themeColor="text1"/>
          <w:szCs w:val="28"/>
        </w:rPr>
        <w:t>Ч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ор намуд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P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 w:cs="Times New Roman Tajik 1.0"/>
          <w:color w:val="000000" w:themeColor="text1"/>
          <w:szCs w:val="28"/>
        </w:rPr>
        <w:t>П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>ан</w:t>
      </w:r>
      <w:r w:rsidRPr="004829D3">
        <w:rPr>
          <w:rFonts w:ascii="Palatino Linotype" w:hAnsi="Palatino Linotype" w:cs="Times New Roman Tajik 1.0"/>
          <w:color w:val="000000" w:themeColor="text1"/>
          <w:szCs w:val="28"/>
        </w:rPr>
        <w:t>ҷ</w:t>
      </w:r>
      <w:r w:rsidR="0049097E" w:rsidRPr="004829D3">
        <w:rPr>
          <w:rFonts w:ascii="Palatino Linotype" w:hAnsi="Palatino Linotype" w:cs="Times New Roman Tajik 1.0"/>
          <w:color w:val="000000" w:themeColor="text1"/>
          <w:szCs w:val="28"/>
        </w:rPr>
        <w:t xml:space="preserve"> намуд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@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200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. 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Намуд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ои пистон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о кадомхоянд</w:t>
      </w:r>
      <w:r>
        <w:rPr>
          <w:rFonts w:ascii="Palatino Linotype" w:hAnsi="Palatino Linotype"/>
          <w:color w:val="000000" w:themeColor="text1"/>
          <w:szCs w:val="28"/>
        </w:rPr>
        <w:t>?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A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Пушида ва кушода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B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Сафед ва ранга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="005D2231"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val="en-US" w:eastAsia="ru-RU"/>
        </w:rPr>
        <w:t>C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Дудкунанда ва бедуд</w:t>
      </w:r>
      <w:r>
        <w:rPr>
          <w:rFonts w:ascii="Palatino Linotype" w:hAnsi="Palatino Linotype"/>
          <w:color w:val="000000" w:themeColor="text1"/>
          <w:szCs w:val="28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D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Алангади</w:t>
      </w:r>
      <w:r w:rsidRPr="004829D3">
        <w:rPr>
          <w:rFonts w:ascii="Palatino Linotype" w:hAnsi="Palatino Linotype"/>
          <w:color w:val="000000" w:themeColor="text1"/>
          <w:szCs w:val="28"/>
        </w:rPr>
        <w:t>ҳ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анда ва одд</w:t>
      </w:r>
      <w:r w:rsidRPr="004829D3">
        <w:rPr>
          <w:rFonts w:ascii="Palatino Linotype" w:hAnsi="Palatino Linotype"/>
          <w:color w:val="000000" w:themeColor="text1"/>
          <w:szCs w:val="28"/>
        </w:rPr>
        <w:t>ӣ</w:t>
      </w:r>
      <w:r>
        <w:rPr>
          <w:rFonts w:ascii="Palatino Linotype" w:eastAsia="Times New Roman" w:hAnsi="Palatino Linotype"/>
          <w:color w:val="000000" w:themeColor="text1"/>
          <w:szCs w:val="28"/>
          <w:lang w:eastAsia="ru-RU"/>
        </w:rPr>
        <w:t>;</w:t>
      </w:r>
    </w:p>
    <w:p w:rsidR="004829D3" w:rsidRDefault="004829D3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$</w:t>
      </w:r>
      <w:r w:rsidRPr="004829D3"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>E</w:t>
      </w:r>
      <w:r>
        <w:rPr>
          <w:rFonts w:ascii="Palatino Linotype" w:eastAsia="Times New Roman" w:hAnsi="Palatino Linotype"/>
          <w:color w:val="000000" w:themeColor="text1"/>
          <w:kern w:val="28"/>
          <w:szCs w:val="28"/>
          <w:lang w:eastAsia="ru-RU"/>
        </w:rPr>
        <w:t xml:space="preserve">) </w:t>
      </w:r>
      <w:r w:rsidR="005D2231" w:rsidRPr="004829D3">
        <w:rPr>
          <w:rFonts w:ascii="Palatino Linotype" w:hAnsi="Palatino Linotype"/>
          <w:color w:val="000000" w:themeColor="text1"/>
          <w:szCs w:val="28"/>
        </w:rPr>
        <w:t>Кушода ва дудкунанда;</w:t>
      </w:r>
    </w:p>
    <w:p w:rsidR="00041B18" w:rsidRPr="004829D3" w:rsidRDefault="00041B18" w:rsidP="004829D3">
      <w:pPr>
        <w:spacing w:after="0" w:line="360" w:lineRule="auto"/>
        <w:jc w:val="both"/>
        <w:rPr>
          <w:rFonts w:ascii="Palatino Linotype" w:hAnsi="Palatino Linotype"/>
          <w:color w:val="000000" w:themeColor="text1"/>
          <w:szCs w:val="28"/>
        </w:rPr>
      </w:pPr>
    </w:p>
    <w:sectPr w:rsidR="00041B18" w:rsidRPr="004829D3" w:rsidSect="00DE0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780" w:rsidRDefault="002E3780" w:rsidP="007D2A26">
      <w:pPr>
        <w:spacing w:after="0" w:line="240" w:lineRule="auto"/>
      </w:pPr>
      <w:r>
        <w:separator/>
      </w:r>
    </w:p>
  </w:endnote>
  <w:endnote w:type="continuationSeparator" w:id="0">
    <w:p w:rsidR="002E3780" w:rsidRDefault="002E3780" w:rsidP="007D2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Lucida Sans Unicode">
    <w:altName w:val="Segoe UI"/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780" w:rsidRDefault="002E3780" w:rsidP="007D2A26">
      <w:pPr>
        <w:spacing w:after="0" w:line="240" w:lineRule="auto"/>
      </w:pPr>
      <w:r>
        <w:separator/>
      </w:r>
    </w:p>
  </w:footnote>
  <w:footnote w:type="continuationSeparator" w:id="0">
    <w:p w:rsidR="002E3780" w:rsidRDefault="002E3780" w:rsidP="007D2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20350"/>
    <w:multiLevelType w:val="hybridMultilevel"/>
    <w:tmpl w:val="7132EB9C"/>
    <w:lvl w:ilvl="0" w:tplc="AD68EF3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1172F60"/>
    <w:multiLevelType w:val="hybridMultilevel"/>
    <w:tmpl w:val="7A92B97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633525"/>
    <w:multiLevelType w:val="hybridMultilevel"/>
    <w:tmpl w:val="2C0645EA"/>
    <w:lvl w:ilvl="0" w:tplc="AD68EF30">
      <w:start w:val="1"/>
      <w:numFmt w:val="russianLow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114181E"/>
    <w:multiLevelType w:val="hybridMultilevel"/>
    <w:tmpl w:val="C4F481B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EB26A8"/>
    <w:multiLevelType w:val="hybridMultilevel"/>
    <w:tmpl w:val="70FE4D22"/>
    <w:lvl w:ilvl="0" w:tplc="AD68EF3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FE45261"/>
    <w:multiLevelType w:val="hybridMultilevel"/>
    <w:tmpl w:val="2F009874"/>
    <w:lvl w:ilvl="0" w:tplc="AD68EF30">
      <w:start w:val="1"/>
      <w:numFmt w:val="russianLow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42AF7A3F"/>
    <w:multiLevelType w:val="hybridMultilevel"/>
    <w:tmpl w:val="4E5EEF2A"/>
    <w:lvl w:ilvl="0" w:tplc="AD68EF30">
      <w:start w:val="1"/>
      <w:numFmt w:val="russianLow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D762AF"/>
    <w:multiLevelType w:val="hybridMultilevel"/>
    <w:tmpl w:val="B260A8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AC76947"/>
    <w:multiLevelType w:val="hybridMultilevel"/>
    <w:tmpl w:val="341A0F62"/>
    <w:lvl w:ilvl="0" w:tplc="AD68EF3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327B"/>
    <w:rsid w:val="00006F59"/>
    <w:rsid w:val="00011791"/>
    <w:rsid w:val="0001325C"/>
    <w:rsid w:val="000153BB"/>
    <w:rsid w:val="000176BB"/>
    <w:rsid w:val="00025F6F"/>
    <w:rsid w:val="00030645"/>
    <w:rsid w:val="00033074"/>
    <w:rsid w:val="0003640C"/>
    <w:rsid w:val="00041963"/>
    <w:rsid w:val="00041B18"/>
    <w:rsid w:val="00043B07"/>
    <w:rsid w:val="00044004"/>
    <w:rsid w:val="00056FC9"/>
    <w:rsid w:val="00062191"/>
    <w:rsid w:val="00062D3D"/>
    <w:rsid w:val="000666FA"/>
    <w:rsid w:val="00070146"/>
    <w:rsid w:val="0008081B"/>
    <w:rsid w:val="000821F3"/>
    <w:rsid w:val="0008674C"/>
    <w:rsid w:val="00090A36"/>
    <w:rsid w:val="00094185"/>
    <w:rsid w:val="00094A2F"/>
    <w:rsid w:val="000962AC"/>
    <w:rsid w:val="000975C5"/>
    <w:rsid w:val="000A1031"/>
    <w:rsid w:val="000A353D"/>
    <w:rsid w:val="000B01F3"/>
    <w:rsid w:val="000B343F"/>
    <w:rsid w:val="000B3919"/>
    <w:rsid w:val="000B410F"/>
    <w:rsid w:val="000B443A"/>
    <w:rsid w:val="000B687C"/>
    <w:rsid w:val="000C2DBE"/>
    <w:rsid w:val="000C6F62"/>
    <w:rsid w:val="000D15F3"/>
    <w:rsid w:val="000D58A3"/>
    <w:rsid w:val="000D58E5"/>
    <w:rsid w:val="000D5C23"/>
    <w:rsid w:val="000E6037"/>
    <w:rsid w:val="000E68CF"/>
    <w:rsid w:val="000F19CC"/>
    <w:rsid w:val="000F6813"/>
    <w:rsid w:val="000F7252"/>
    <w:rsid w:val="00101955"/>
    <w:rsid w:val="00107EBE"/>
    <w:rsid w:val="00120713"/>
    <w:rsid w:val="001229B6"/>
    <w:rsid w:val="00126426"/>
    <w:rsid w:val="0013434D"/>
    <w:rsid w:val="00135A7D"/>
    <w:rsid w:val="00136549"/>
    <w:rsid w:val="00142D0A"/>
    <w:rsid w:val="00142F47"/>
    <w:rsid w:val="001454F2"/>
    <w:rsid w:val="001504B1"/>
    <w:rsid w:val="001515BA"/>
    <w:rsid w:val="00154C9B"/>
    <w:rsid w:val="00161215"/>
    <w:rsid w:val="00176DF7"/>
    <w:rsid w:val="00181455"/>
    <w:rsid w:val="0018185A"/>
    <w:rsid w:val="001875B3"/>
    <w:rsid w:val="00187E7C"/>
    <w:rsid w:val="00192D05"/>
    <w:rsid w:val="00193C6C"/>
    <w:rsid w:val="001A0BA5"/>
    <w:rsid w:val="001A53F1"/>
    <w:rsid w:val="001B2F54"/>
    <w:rsid w:val="001B5C73"/>
    <w:rsid w:val="001C05EC"/>
    <w:rsid w:val="001C0D8E"/>
    <w:rsid w:val="001D243D"/>
    <w:rsid w:val="001D59E2"/>
    <w:rsid w:val="001D6FF7"/>
    <w:rsid w:val="001D7403"/>
    <w:rsid w:val="001E08A0"/>
    <w:rsid w:val="001F164D"/>
    <w:rsid w:val="001F2FBC"/>
    <w:rsid w:val="001F3753"/>
    <w:rsid w:val="001F39D7"/>
    <w:rsid w:val="001F546C"/>
    <w:rsid w:val="00202398"/>
    <w:rsid w:val="002037C8"/>
    <w:rsid w:val="00205605"/>
    <w:rsid w:val="00212C73"/>
    <w:rsid w:val="00213BDD"/>
    <w:rsid w:val="002151F7"/>
    <w:rsid w:val="00220712"/>
    <w:rsid w:val="00225040"/>
    <w:rsid w:val="00226E0D"/>
    <w:rsid w:val="00226FAA"/>
    <w:rsid w:val="002307AD"/>
    <w:rsid w:val="0023217A"/>
    <w:rsid w:val="00245601"/>
    <w:rsid w:val="00247035"/>
    <w:rsid w:val="00265DB0"/>
    <w:rsid w:val="0026665A"/>
    <w:rsid w:val="002676C0"/>
    <w:rsid w:val="00270939"/>
    <w:rsid w:val="00275477"/>
    <w:rsid w:val="002811FD"/>
    <w:rsid w:val="00286A61"/>
    <w:rsid w:val="00286AD7"/>
    <w:rsid w:val="00290313"/>
    <w:rsid w:val="00290ABD"/>
    <w:rsid w:val="00294D7F"/>
    <w:rsid w:val="002A07D6"/>
    <w:rsid w:val="002B1557"/>
    <w:rsid w:val="002B7970"/>
    <w:rsid w:val="002C18D1"/>
    <w:rsid w:val="002C4C00"/>
    <w:rsid w:val="002C66ED"/>
    <w:rsid w:val="002D22AD"/>
    <w:rsid w:val="002D5571"/>
    <w:rsid w:val="002E17F6"/>
    <w:rsid w:val="002E3780"/>
    <w:rsid w:val="002E7FF1"/>
    <w:rsid w:val="002F34EC"/>
    <w:rsid w:val="0030022B"/>
    <w:rsid w:val="003006DA"/>
    <w:rsid w:val="00301021"/>
    <w:rsid w:val="003017B2"/>
    <w:rsid w:val="003073CF"/>
    <w:rsid w:val="0032146A"/>
    <w:rsid w:val="00323CB2"/>
    <w:rsid w:val="003330BC"/>
    <w:rsid w:val="0033552B"/>
    <w:rsid w:val="0033594F"/>
    <w:rsid w:val="00335CEC"/>
    <w:rsid w:val="00335F8A"/>
    <w:rsid w:val="00346784"/>
    <w:rsid w:val="0034795C"/>
    <w:rsid w:val="00350DC0"/>
    <w:rsid w:val="003512C8"/>
    <w:rsid w:val="0035412F"/>
    <w:rsid w:val="0036122E"/>
    <w:rsid w:val="00363295"/>
    <w:rsid w:val="0036384F"/>
    <w:rsid w:val="003638C3"/>
    <w:rsid w:val="00365209"/>
    <w:rsid w:val="00370D67"/>
    <w:rsid w:val="00372756"/>
    <w:rsid w:val="0038101F"/>
    <w:rsid w:val="003816F7"/>
    <w:rsid w:val="003837A4"/>
    <w:rsid w:val="00385490"/>
    <w:rsid w:val="0039282E"/>
    <w:rsid w:val="00394A21"/>
    <w:rsid w:val="0039761E"/>
    <w:rsid w:val="003A7C35"/>
    <w:rsid w:val="003C09A5"/>
    <w:rsid w:val="003C238F"/>
    <w:rsid w:val="003C48BF"/>
    <w:rsid w:val="003D3019"/>
    <w:rsid w:val="003E06CA"/>
    <w:rsid w:val="003E49FF"/>
    <w:rsid w:val="003E77E8"/>
    <w:rsid w:val="003F1EA4"/>
    <w:rsid w:val="003F5DD1"/>
    <w:rsid w:val="00402C02"/>
    <w:rsid w:val="00402FE2"/>
    <w:rsid w:val="00405BBF"/>
    <w:rsid w:val="00406288"/>
    <w:rsid w:val="00412C88"/>
    <w:rsid w:val="0041460E"/>
    <w:rsid w:val="00414DB5"/>
    <w:rsid w:val="0041511B"/>
    <w:rsid w:val="0041518D"/>
    <w:rsid w:val="00421B78"/>
    <w:rsid w:val="00424B94"/>
    <w:rsid w:val="00427681"/>
    <w:rsid w:val="00430B27"/>
    <w:rsid w:val="00432A9E"/>
    <w:rsid w:val="00432DCD"/>
    <w:rsid w:val="0043425E"/>
    <w:rsid w:val="0043456D"/>
    <w:rsid w:val="0043477F"/>
    <w:rsid w:val="00434EAB"/>
    <w:rsid w:val="00443FFC"/>
    <w:rsid w:val="00446976"/>
    <w:rsid w:val="0044746C"/>
    <w:rsid w:val="00456996"/>
    <w:rsid w:val="00461827"/>
    <w:rsid w:val="004649CC"/>
    <w:rsid w:val="00465F20"/>
    <w:rsid w:val="0047161B"/>
    <w:rsid w:val="00477C8A"/>
    <w:rsid w:val="0048000E"/>
    <w:rsid w:val="0048162F"/>
    <w:rsid w:val="00481793"/>
    <w:rsid w:val="004829D3"/>
    <w:rsid w:val="00486D71"/>
    <w:rsid w:val="00486F93"/>
    <w:rsid w:val="00487083"/>
    <w:rsid w:val="00490689"/>
    <w:rsid w:val="0049097E"/>
    <w:rsid w:val="00491792"/>
    <w:rsid w:val="00497287"/>
    <w:rsid w:val="004A0876"/>
    <w:rsid w:val="004A1061"/>
    <w:rsid w:val="004A419E"/>
    <w:rsid w:val="004A48BF"/>
    <w:rsid w:val="004B1899"/>
    <w:rsid w:val="004C176C"/>
    <w:rsid w:val="004C256D"/>
    <w:rsid w:val="004D4031"/>
    <w:rsid w:val="004D437F"/>
    <w:rsid w:val="004D65B8"/>
    <w:rsid w:val="004D76A9"/>
    <w:rsid w:val="004E7549"/>
    <w:rsid w:val="004F2A02"/>
    <w:rsid w:val="004F2DBE"/>
    <w:rsid w:val="004F4431"/>
    <w:rsid w:val="004F7ABA"/>
    <w:rsid w:val="00502A26"/>
    <w:rsid w:val="00503DF9"/>
    <w:rsid w:val="00505E7A"/>
    <w:rsid w:val="00506582"/>
    <w:rsid w:val="00507DB2"/>
    <w:rsid w:val="00512113"/>
    <w:rsid w:val="005226A9"/>
    <w:rsid w:val="00524F7E"/>
    <w:rsid w:val="00530ADE"/>
    <w:rsid w:val="00530EAD"/>
    <w:rsid w:val="00531929"/>
    <w:rsid w:val="005336EC"/>
    <w:rsid w:val="00533A90"/>
    <w:rsid w:val="0054320D"/>
    <w:rsid w:val="00552457"/>
    <w:rsid w:val="00553CDF"/>
    <w:rsid w:val="00554351"/>
    <w:rsid w:val="00555613"/>
    <w:rsid w:val="00555CAF"/>
    <w:rsid w:val="00571B6D"/>
    <w:rsid w:val="00581454"/>
    <w:rsid w:val="005825B6"/>
    <w:rsid w:val="00583B9D"/>
    <w:rsid w:val="00583FE0"/>
    <w:rsid w:val="005853D2"/>
    <w:rsid w:val="005854DA"/>
    <w:rsid w:val="00585C82"/>
    <w:rsid w:val="0059153C"/>
    <w:rsid w:val="0059691F"/>
    <w:rsid w:val="00597BAC"/>
    <w:rsid w:val="005A3730"/>
    <w:rsid w:val="005A7810"/>
    <w:rsid w:val="005A7B8A"/>
    <w:rsid w:val="005B22CC"/>
    <w:rsid w:val="005B5692"/>
    <w:rsid w:val="005C1292"/>
    <w:rsid w:val="005C1307"/>
    <w:rsid w:val="005C1A26"/>
    <w:rsid w:val="005C4006"/>
    <w:rsid w:val="005C4529"/>
    <w:rsid w:val="005C616A"/>
    <w:rsid w:val="005D0CB2"/>
    <w:rsid w:val="005D2231"/>
    <w:rsid w:val="005D48A4"/>
    <w:rsid w:val="005E0260"/>
    <w:rsid w:val="005F2E62"/>
    <w:rsid w:val="005F4126"/>
    <w:rsid w:val="005F4D57"/>
    <w:rsid w:val="005F7223"/>
    <w:rsid w:val="00600666"/>
    <w:rsid w:val="00600D63"/>
    <w:rsid w:val="00602CCB"/>
    <w:rsid w:val="006043CF"/>
    <w:rsid w:val="00607414"/>
    <w:rsid w:val="006104DA"/>
    <w:rsid w:val="00613060"/>
    <w:rsid w:val="006133FF"/>
    <w:rsid w:val="0062168F"/>
    <w:rsid w:val="0062658C"/>
    <w:rsid w:val="00630EF1"/>
    <w:rsid w:val="0063111D"/>
    <w:rsid w:val="00631D29"/>
    <w:rsid w:val="006333A2"/>
    <w:rsid w:val="006401FC"/>
    <w:rsid w:val="00641A83"/>
    <w:rsid w:val="00642CC7"/>
    <w:rsid w:val="006470A4"/>
    <w:rsid w:val="006479DE"/>
    <w:rsid w:val="00651C6A"/>
    <w:rsid w:val="00654B19"/>
    <w:rsid w:val="00655958"/>
    <w:rsid w:val="006568F8"/>
    <w:rsid w:val="006619E2"/>
    <w:rsid w:val="0067318E"/>
    <w:rsid w:val="00674D44"/>
    <w:rsid w:val="00676338"/>
    <w:rsid w:val="00681D9F"/>
    <w:rsid w:val="00681E9E"/>
    <w:rsid w:val="00685841"/>
    <w:rsid w:val="0069203D"/>
    <w:rsid w:val="0069641A"/>
    <w:rsid w:val="0069706B"/>
    <w:rsid w:val="006978ED"/>
    <w:rsid w:val="006A3D65"/>
    <w:rsid w:val="006A624E"/>
    <w:rsid w:val="006A7368"/>
    <w:rsid w:val="006B38CC"/>
    <w:rsid w:val="006B4055"/>
    <w:rsid w:val="006B7DF5"/>
    <w:rsid w:val="006C02DB"/>
    <w:rsid w:val="006C1655"/>
    <w:rsid w:val="006C1FDB"/>
    <w:rsid w:val="006C2028"/>
    <w:rsid w:val="006C3660"/>
    <w:rsid w:val="006C6461"/>
    <w:rsid w:val="006D3880"/>
    <w:rsid w:val="006D7588"/>
    <w:rsid w:val="006E2999"/>
    <w:rsid w:val="006E4511"/>
    <w:rsid w:val="006E4DA1"/>
    <w:rsid w:val="006E50E3"/>
    <w:rsid w:val="006E675E"/>
    <w:rsid w:val="006E7DEA"/>
    <w:rsid w:val="006E7FFE"/>
    <w:rsid w:val="006F74DA"/>
    <w:rsid w:val="0070158E"/>
    <w:rsid w:val="00702228"/>
    <w:rsid w:val="00705AD8"/>
    <w:rsid w:val="00706273"/>
    <w:rsid w:val="00706F13"/>
    <w:rsid w:val="00711A75"/>
    <w:rsid w:val="00730B8C"/>
    <w:rsid w:val="00730FC0"/>
    <w:rsid w:val="00732F4E"/>
    <w:rsid w:val="00733DD9"/>
    <w:rsid w:val="00735E14"/>
    <w:rsid w:val="00736397"/>
    <w:rsid w:val="00741B30"/>
    <w:rsid w:val="00743D70"/>
    <w:rsid w:val="007451C6"/>
    <w:rsid w:val="00747A6C"/>
    <w:rsid w:val="00756820"/>
    <w:rsid w:val="00757C64"/>
    <w:rsid w:val="00763AC3"/>
    <w:rsid w:val="0077037C"/>
    <w:rsid w:val="007710BC"/>
    <w:rsid w:val="007720C5"/>
    <w:rsid w:val="00774754"/>
    <w:rsid w:val="0077611A"/>
    <w:rsid w:val="007772C0"/>
    <w:rsid w:val="00780D59"/>
    <w:rsid w:val="007839D4"/>
    <w:rsid w:val="00784AFA"/>
    <w:rsid w:val="00786E49"/>
    <w:rsid w:val="00791205"/>
    <w:rsid w:val="00797458"/>
    <w:rsid w:val="007A69FA"/>
    <w:rsid w:val="007B3172"/>
    <w:rsid w:val="007B327E"/>
    <w:rsid w:val="007B6CEF"/>
    <w:rsid w:val="007B76F9"/>
    <w:rsid w:val="007C0008"/>
    <w:rsid w:val="007C1219"/>
    <w:rsid w:val="007C66D9"/>
    <w:rsid w:val="007D2A26"/>
    <w:rsid w:val="007D30EE"/>
    <w:rsid w:val="007D3776"/>
    <w:rsid w:val="007F1C35"/>
    <w:rsid w:val="007F1E43"/>
    <w:rsid w:val="007F1E92"/>
    <w:rsid w:val="007F271A"/>
    <w:rsid w:val="007F2944"/>
    <w:rsid w:val="007F5ED6"/>
    <w:rsid w:val="007F7F6A"/>
    <w:rsid w:val="008007F8"/>
    <w:rsid w:val="00812C4B"/>
    <w:rsid w:val="00817CBA"/>
    <w:rsid w:val="00820370"/>
    <w:rsid w:val="00821AC1"/>
    <w:rsid w:val="00827DC5"/>
    <w:rsid w:val="00835A35"/>
    <w:rsid w:val="0084036A"/>
    <w:rsid w:val="0084327B"/>
    <w:rsid w:val="00847903"/>
    <w:rsid w:val="00851579"/>
    <w:rsid w:val="0085378B"/>
    <w:rsid w:val="00853D3E"/>
    <w:rsid w:val="0085476D"/>
    <w:rsid w:val="00854A2A"/>
    <w:rsid w:val="00855405"/>
    <w:rsid w:val="008578C7"/>
    <w:rsid w:val="00867085"/>
    <w:rsid w:val="0087350E"/>
    <w:rsid w:val="00874B86"/>
    <w:rsid w:val="00876002"/>
    <w:rsid w:val="00876F2D"/>
    <w:rsid w:val="00877B3A"/>
    <w:rsid w:val="00877DFF"/>
    <w:rsid w:val="00883E42"/>
    <w:rsid w:val="0088443A"/>
    <w:rsid w:val="008878FC"/>
    <w:rsid w:val="00892F12"/>
    <w:rsid w:val="008935AA"/>
    <w:rsid w:val="008A0A72"/>
    <w:rsid w:val="008A2B76"/>
    <w:rsid w:val="008A57AB"/>
    <w:rsid w:val="008A5831"/>
    <w:rsid w:val="008B1E89"/>
    <w:rsid w:val="008C148B"/>
    <w:rsid w:val="008C1DA5"/>
    <w:rsid w:val="008C20BA"/>
    <w:rsid w:val="008C2458"/>
    <w:rsid w:val="008C76A1"/>
    <w:rsid w:val="008D0BF2"/>
    <w:rsid w:val="008D2464"/>
    <w:rsid w:val="008D4554"/>
    <w:rsid w:val="008D7513"/>
    <w:rsid w:val="008E3003"/>
    <w:rsid w:val="008F15C0"/>
    <w:rsid w:val="008F1AFB"/>
    <w:rsid w:val="008F3449"/>
    <w:rsid w:val="008F425F"/>
    <w:rsid w:val="00905CCA"/>
    <w:rsid w:val="0091028F"/>
    <w:rsid w:val="00912632"/>
    <w:rsid w:val="00912FFF"/>
    <w:rsid w:val="00915005"/>
    <w:rsid w:val="00920F91"/>
    <w:rsid w:val="0092152A"/>
    <w:rsid w:val="00923E63"/>
    <w:rsid w:val="00930BD1"/>
    <w:rsid w:val="0093266D"/>
    <w:rsid w:val="00942430"/>
    <w:rsid w:val="00945F58"/>
    <w:rsid w:val="009479AF"/>
    <w:rsid w:val="00953707"/>
    <w:rsid w:val="00957C20"/>
    <w:rsid w:val="00960485"/>
    <w:rsid w:val="00961FAB"/>
    <w:rsid w:val="009635EA"/>
    <w:rsid w:val="00970911"/>
    <w:rsid w:val="0098333D"/>
    <w:rsid w:val="00992F3B"/>
    <w:rsid w:val="00994811"/>
    <w:rsid w:val="009A09A8"/>
    <w:rsid w:val="009A0E6E"/>
    <w:rsid w:val="009B6D73"/>
    <w:rsid w:val="009C1456"/>
    <w:rsid w:val="009C55B9"/>
    <w:rsid w:val="009D0720"/>
    <w:rsid w:val="009D0F14"/>
    <w:rsid w:val="009D1030"/>
    <w:rsid w:val="009D4E13"/>
    <w:rsid w:val="009E209B"/>
    <w:rsid w:val="009E51F4"/>
    <w:rsid w:val="009E5847"/>
    <w:rsid w:val="009F2804"/>
    <w:rsid w:val="009F7039"/>
    <w:rsid w:val="009F7B8A"/>
    <w:rsid w:val="00A11D1F"/>
    <w:rsid w:val="00A13277"/>
    <w:rsid w:val="00A1338B"/>
    <w:rsid w:val="00A14663"/>
    <w:rsid w:val="00A25A6B"/>
    <w:rsid w:val="00A3088D"/>
    <w:rsid w:val="00A368F5"/>
    <w:rsid w:val="00A37DDF"/>
    <w:rsid w:val="00A40B31"/>
    <w:rsid w:val="00A4118B"/>
    <w:rsid w:val="00A412F9"/>
    <w:rsid w:val="00A42505"/>
    <w:rsid w:val="00A460FF"/>
    <w:rsid w:val="00A47C42"/>
    <w:rsid w:val="00A51B0E"/>
    <w:rsid w:val="00A54D4F"/>
    <w:rsid w:val="00A732E2"/>
    <w:rsid w:val="00A75E75"/>
    <w:rsid w:val="00A77DF8"/>
    <w:rsid w:val="00A809B8"/>
    <w:rsid w:val="00A8169B"/>
    <w:rsid w:val="00A826EF"/>
    <w:rsid w:val="00A83361"/>
    <w:rsid w:val="00A839C9"/>
    <w:rsid w:val="00A85390"/>
    <w:rsid w:val="00A87FA5"/>
    <w:rsid w:val="00A9418A"/>
    <w:rsid w:val="00A956F2"/>
    <w:rsid w:val="00AA0C8E"/>
    <w:rsid w:val="00AB173C"/>
    <w:rsid w:val="00AB3D0F"/>
    <w:rsid w:val="00AD2F7A"/>
    <w:rsid w:val="00AD4AB1"/>
    <w:rsid w:val="00AD7124"/>
    <w:rsid w:val="00AD74F4"/>
    <w:rsid w:val="00AE2B72"/>
    <w:rsid w:val="00AE3E62"/>
    <w:rsid w:val="00AE4BCE"/>
    <w:rsid w:val="00B00A71"/>
    <w:rsid w:val="00B14D3A"/>
    <w:rsid w:val="00B16752"/>
    <w:rsid w:val="00B201BA"/>
    <w:rsid w:val="00B21BA4"/>
    <w:rsid w:val="00B2524F"/>
    <w:rsid w:val="00B31088"/>
    <w:rsid w:val="00B321B3"/>
    <w:rsid w:val="00B43AC4"/>
    <w:rsid w:val="00B47609"/>
    <w:rsid w:val="00B50283"/>
    <w:rsid w:val="00B52D73"/>
    <w:rsid w:val="00B57942"/>
    <w:rsid w:val="00B61EC5"/>
    <w:rsid w:val="00B63AE0"/>
    <w:rsid w:val="00B651B4"/>
    <w:rsid w:val="00B83E73"/>
    <w:rsid w:val="00B92E99"/>
    <w:rsid w:val="00B95912"/>
    <w:rsid w:val="00BA1C8A"/>
    <w:rsid w:val="00BA1DA5"/>
    <w:rsid w:val="00BA42AA"/>
    <w:rsid w:val="00BA540D"/>
    <w:rsid w:val="00BA5FA4"/>
    <w:rsid w:val="00BB112D"/>
    <w:rsid w:val="00BB5E3E"/>
    <w:rsid w:val="00BC0A6C"/>
    <w:rsid w:val="00BC3037"/>
    <w:rsid w:val="00BC6165"/>
    <w:rsid w:val="00BC7D5E"/>
    <w:rsid w:val="00BD04F6"/>
    <w:rsid w:val="00BD2E34"/>
    <w:rsid w:val="00BE0243"/>
    <w:rsid w:val="00BE05D8"/>
    <w:rsid w:val="00BE46BB"/>
    <w:rsid w:val="00BE520F"/>
    <w:rsid w:val="00BF1F65"/>
    <w:rsid w:val="00BF3040"/>
    <w:rsid w:val="00BF35B1"/>
    <w:rsid w:val="00BF47DE"/>
    <w:rsid w:val="00BF5996"/>
    <w:rsid w:val="00C03FF1"/>
    <w:rsid w:val="00C049AA"/>
    <w:rsid w:val="00C05CC2"/>
    <w:rsid w:val="00C05F18"/>
    <w:rsid w:val="00C06566"/>
    <w:rsid w:val="00C111F1"/>
    <w:rsid w:val="00C12BBC"/>
    <w:rsid w:val="00C22583"/>
    <w:rsid w:val="00C22EBD"/>
    <w:rsid w:val="00C26662"/>
    <w:rsid w:val="00C34D62"/>
    <w:rsid w:val="00C40CA1"/>
    <w:rsid w:val="00C45D2E"/>
    <w:rsid w:val="00C50902"/>
    <w:rsid w:val="00C53C16"/>
    <w:rsid w:val="00C55129"/>
    <w:rsid w:val="00C60138"/>
    <w:rsid w:val="00C61EB8"/>
    <w:rsid w:val="00C6265B"/>
    <w:rsid w:val="00C64918"/>
    <w:rsid w:val="00C6627F"/>
    <w:rsid w:val="00C737FE"/>
    <w:rsid w:val="00C84A41"/>
    <w:rsid w:val="00C91353"/>
    <w:rsid w:val="00C9698E"/>
    <w:rsid w:val="00C97F92"/>
    <w:rsid w:val="00CA1B7D"/>
    <w:rsid w:val="00CA24B2"/>
    <w:rsid w:val="00CB4FCF"/>
    <w:rsid w:val="00CB5B01"/>
    <w:rsid w:val="00CB6A00"/>
    <w:rsid w:val="00CC65B3"/>
    <w:rsid w:val="00CD6EB0"/>
    <w:rsid w:val="00CE1815"/>
    <w:rsid w:val="00CE1943"/>
    <w:rsid w:val="00CE5B3B"/>
    <w:rsid w:val="00CF3018"/>
    <w:rsid w:val="00CF7325"/>
    <w:rsid w:val="00D0259C"/>
    <w:rsid w:val="00D033C4"/>
    <w:rsid w:val="00D04E05"/>
    <w:rsid w:val="00D06C7A"/>
    <w:rsid w:val="00D07FAC"/>
    <w:rsid w:val="00D17472"/>
    <w:rsid w:val="00D30376"/>
    <w:rsid w:val="00D33C08"/>
    <w:rsid w:val="00D357F4"/>
    <w:rsid w:val="00D37C8E"/>
    <w:rsid w:val="00D41627"/>
    <w:rsid w:val="00D4581C"/>
    <w:rsid w:val="00D52984"/>
    <w:rsid w:val="00D53662"/>
    <w:rsid w:val="00D56200"/>
    <w:rsid w:val="00D65406"/>
    <w:rsid w:val="00D7338D"/>
    <w:rsid w:val="00D76F6D"/>
    <w:rsid w:val="00D80F31"/>
    <w:rsid w:val="00D836BE"/>
    <w:rsid w:val="00D84400"/>
    <w:rsid w:val="00D8545A"/>
    <w:rsid w:val="00D865B1"/>
    <w:rsid w:val="00DA0E07"/>
    <w:rsid w:val="00DA360B"/>
    <w:rsid w:val="00DB68A6"/>
    <w:rsid w:val="00DC345A"/>
    <w:rsid w:val="00DC52BE"/>
    <w:rsid w:val="00DC6BBD"/>
    <w:rsid w:val="00DD02EF"/>
    <w:rsid w:val="00DD56F0"/>
    <w:rsid w:val="00DD70D5"/>
    <w:rsid w:val="00DE0C76"/>
    <w:rsid w:val="00DE5C10"/>
    <w:rsid w:val="00DE6B3E"/>
    <w:rsid w:val="00DE767C"/>
    <w:rsid w:val="00DF3961"/>
    <w:rsid w:val="00E0098B"/>
    <w:rsid w:val="00E02F4B"/>
    <w:rsid w:val="00E03D9A"/>
    <w:rsid w:val="00E04170"/>
    <w:rsid w:val="00E11547"/>
    <w:rsid w:val="00E14E75"/>
    <w:rsid w:val="00E31E81"/>
    <w:rsid w:val="00E3280E"/>
    <w:rsid w:val="00E375AC"/>
    <w:rsid w:val="00E459BB"/>
    <w:rsid w:val="00E56950"/>
    <w:rsid w:val="00E610A0"/>
    <w:rsid w:val="00E644E3"/>
    <w:rsid w:val="00E7367C"/>
    <w:rsid w:val="00E73C8E"/>
    <w:rsid w:val="00E85708"/>
    <w:rsid w:val="00E940BC"/>
    <w:rsid w:val="00EA10D6"/>
    <w:rsid w:val="00EA1B3F"/>
    <w:rsid w:val="00EA3F86"/>
    <w:rsid w:val="00EA44DC"/>
    <w:rsid w:val="00EA768A"/>
    <w:rsid w:val="00EA7B36"/>
    <w:rsid w:val="00EB4141"/>
    <w:rsid w:val="00EB65C9"/>
    <w:rsid w:val="00EB7A4A"/>
    <w:rsid w:val="00EC2F13"/>
    <w:rsid w:val="00EC6158"/>
    <w:rsid w:val="00ED0571"/>
    <w:rsid w:val="00ED3B33"/>
    <w:rsid w:val="00EE1F4A"/>
    <w:rsid w:val="00EE431E"/>
    <w:rsid w:val="00EE6667"/>
    <w:rsid w:val="00EF0734"/>
    <w:rsid w:val="00EF0CD4"/>
    <w:rsid w:val="00EF5E23"/>
    <w:rsid w:val="00EF6C80"/>
    <w:rsid w:val="00F01A7A"/>
    <w:rsid w:val="00F04F29"/>
    <w:rsid w:val="00F05FFA"/>
    <w:rsid w:val="00F06A39"/>
    <w:rsid w:val="00F07525"/>
    <w:rsid w:val="00F11201"/>
    <w:rsid w:val="00F11A5C"/>
    <w:rsid w:val="00F22DC1"/>
    <w:rsid w:val="00F2697C"/>
    <w:rsid w:val="00F3062F"/>
    <w:rsid w:val="00F40A1E"/>
    <w:rsid w:val="00F42470"/>
    <w:rsid w:val="00F46FA1"/>
    <w:rsid w:val="00F47936"/>
    <w:rsid w:val="00F50456"/>
    <w:rsid w:val="00F54E7D"/>
    <w:rsid w:val="00F667B7"/>
    <w:rsid w:val="00F70322"/>
    <w:rsid w:val="00F80975"/>
    <w:rsid w:val="00F9338A"/>
    <w:rsid w:val="00F940F9"/>
    <w:rsid w:val="00F95C4A"/>
    <w:rsid w:val="00FA25CB"/>
    <w:rsid w:val="00FA4A00"/>
    <w:rsid w:val="00FA79B5"/>
    <w:rsid w:val="00FD1829"/>
    <w:rsid w:val="00FD2328"/>
    <w:rsid w:val="00FD2B88"/>
    <w:rsid w:val="00FD58AD"/>
    <w:rsid w:val="00FD7836"/>
    <w:rsid w:val="00FE0E0F"/>
    <w:rsid w:val="00FE2CB3"/>
    <w:rsid w:val="00FE3EB5"/>
    <w:rsid w:val="00FE6E05"/>
    <w:rsid w:val="00FF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6EA4941-1F07-4CFB-A248-C965C432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 Tj" w:eastAsia="Calibri" w:hAnsi="Times New Roman Tj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191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62191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6219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2191"/>
    <w:rPr>
      <w:rFonts w:ascii="Cambria" w:eastAsia="Times New Roman" w:hAnsi="Cambria" w:cs="Times New Roman"/>
      <w:b/>
      <w:bCs/>
      <w:color w:val="365F91"/>
      <w:szCs w:val="28"/>
    </w:rPr>
  </w:style>
  <w:style w:type="character" w:customStyle="1" w:styleId="20">
    <w:name w:val="Заголовок 2 Знак"/>
    <w:link w:val="2"/>
    <w:semiHidden/>
    <w:rsid w:val="00062191"/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customStyle="1" w:styleId="a3">
    <w:name w:val="Текст сноски Знак"/>
    <w:link w:val="a4"/>
    <w:semiHidden/>
    <w:rsid w:val="00062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06219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Верхний колонтитул Знак"/>
    <w:link w:val="a6"/>
    <w:semiHidden/>
    <w:rsid w:val="0006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5"/>
    <w:semiHidden/>
    <w:unhideWhenUsed/>
    <w:rsid w:val="0006219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Нижний колонтитул Знак"/>
    <w:link w:val="a8"/>
    <w:semiHidden/>
    <w:rsid w:val="000621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7"/>
    <w:semiHidden/>
    <w:unhideWhenUsed/>
    <w:rsid w:val="000621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Текст концевой сноски Знак"/>
    <w:link w:val="aa"/>
    <w:semiHidden/>
    <w:rsid w:val="000621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9"/>
    <w:semiHidden/>
    <w:unhideWhenUsed/>
    <w:rsid w:val="00062191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link w:val="ac"/>
    <w:semiHidden/>
    <w:rsid w:val="00062191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c">
    <w:name w:val="Body Text"/>
    <w:basedOn w:val="a"/>
    <w:link w:val="ab"/>
    <w:semiHidden/>
    <w:unhideWhenUsed/>
    <w:rsid w:val="00062191"/>
    <w:pPr>
      <w:spacing w:after="0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character" w:customStyle="1" w:styleId="21">
    <w:name w:val="Основной текст 2 Знак"/>
    <w:link w:val="22"/>
    <w:semiHidden/>
    <w:rsid w:val="00062191"/>
    <w:rPr>
      <w:rFonts w:ascii="Times New Roman" w:eastAsia="Times New Roman" w:hAnsi="Times New Roman" w:cs="Times New Roman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062191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ru-RU"/>
    </w:rPr>
  </w:style>
  <w:style w:type="character" w:styleId="ad">
    <w:name w:val="footnote reference"/>
    <w:semiHidden/>
    <w:rsid w:val="007D2A26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A46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A46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0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90;&#1077;&#1089;&#1090;&#1080;%202016\&#1101;&#1082;&#1089;&#1087;&#1077;&#1088;&#1090;&#1080;&#1079;&#1072;&#1080;%20&#1089;&#1091;&#1076;&#1080;\&#1041;&#1072;&#1083;&#1083;&#1080;&#1089;&#1090;&#1080;&#1082;&#1072;&#1080;%20&#1082;&#1088;&#1080;&#1084;&#1080;&#1085;&#1072;&#1083;&#1080;&#1089;&#1090;&#1080;%20&#1082;&#1091;&#1088;&#1089;&#1080;%20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AC209-0453-4A77-AD7F-6FF64219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Баллистикаи криминалисти курси 4</Template>
  <TotalTime>358</TotalTime>
  <Pages>74</Pages>
  <Words>12137</Words>
  <Characters>69181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cp:lastModifiedBy>Пользователь</cp:lastModifiedBy>
  <cp:revision>12</cp:revision>
  <cp:lastPrinted>2016-10-25T02:38:00Z</cp:lastPrinted>
  <dcterms:created xsi:type="dcterms:W3CDTF">2016-10-29T06:29:00Z</dcterms:created>
  <dcterms:modified xsi:type="dcterms:W3CDTF">2016-11-22T09:41:00Z</dcterms:modified>
</cp:coreProperties>
</file>